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C0FD2" w14:textId="631440FE" w:rsidR="00900B76" w:rsidRPr="001D3937" w:rsidRDefault="00E90E49" w:rsidP="00900B76">
      <w:pPr>
        <w:pStyle w:val="3GPPHeader"/>
        <w:spacing w:after="60"/>
        <w:rPr>
          <w:sz w:val="32"/>
          <w:szCs w:val="32"/>
          <w:lang w:val="de-DE"/>
        </w:rPr>
      </w:pPr>
      <w:r w:rsidRPr="001D3937">
        <w:rPr>
          <w:lang w:val="de-DE"/>
        </w:rPr>
        <w:t>3GPP TSG-RAN WG</w:t>
      </w:r>
      <w:r w:rsidR="00F20F5C" w:rsidRPr="001D3937">
        <w:rPr>
          <w:lang w:val="de-DE"/>
        </w:rPr>
        <w:t>2</w:t>
      </w:r>
      <w:r w:rsidRPr="001D3937">
        <w:rPr>
          <w:lang w:val="de-DE"/>
        </w:rPr>
        <w:t xml:space="preserve"> #</w:t>
      </w:r>
      <w:r w:rsidR="00F20F5C" w:rsidRPr="001D3937">
        <w:rPr>
          <w:lang w:val="de-DE"/>
        </w:rPr>
        <w:t>1</w:t>
      </w:r>
      <w:r w:rsidR="00C268E6" w:rsidRPr="001D3937">
        <w:rPr>
          <w:lang w:val="de-DE"/>
        </w:rPr>
        <w:t>1</w:t>
      </w:r>
      <w:r w:rsidR="00DF66E1" w:rsidRPr="001D3937">
        <w:rPr>
          <w:lang w:val="de-DE"/>
        </w:rPr>
        <w:t>9</w:t>
      </w:r>
      <w:r w:rsidR="00260112" w:rsidRPr="001D3937">
        <w:rPr>
          <w:lang w:val="de-DE"/>
        </w:rPr>
        <w:t>-bis-</w:t>
      </w:r>
      <w:r w:rsidR="00F20F5C" w:rsidRPr="001D3937">
        <w:rPr>
          <w:lang w:val="de-DE"/>
        </w:rPr>
        <w:t>e</w:t>
      </w:r>
      <w:r w:rsidRPr="001D3937">
        <w:rPr>
          <w:lang w:val="de-DE"/>
        </w:rPr>
        <w:tab/>
      </w:r>
      <w:r w:rsidR="00900B76" w:rsidRPr="001D3937">
        <w:rPr>
          <w:sz w:val="32"/>
          <w:szCs w:val="32"/>
          <w:lang w:val="de-DE"/>
        </w:rPr>
        <w:t>R2-22</w:t>
      </w:r>
      <w:r w:rsidR="00CE0232">
        <w:rPr>
          <w:sz w:val="32"/>
          <w:szCs w:val="32"/>
          <w:lang w:val="de-DE"/>
        </w:rPr>
        <w:t>10327</w:t>
      </w:r>
    </w:p>
    <w:p w14:paraId="0DEF01D1" w14:textId="1D0295B9" w:rsidR="00E90E49" w:rsidRPr="00CE0424" w:rsidRDefault="00C268E6" w:rsidP="00900B76">
      <w:pPr>
        <w:pStyle w:val="3GPPHeader"/>
        <w:spacing w:after="60"/>
      </w:pPr>
      <w:r>
        <w:t xml:space="preserve">Electronic meeting, </w:t>
      </w:r>
      <w:r w:rsidR="00260112">
        <w:t>10</w:t>
      </w:r>
      <w:r w:rsidR="00DF66E1">
        <w:t xml:space="preserve"> </w:t>
      </w:r>
      <w:r w:rsidR="00260112">
        <w:t>– 19 October 2022</w:t>
      </w:r>
    </w:p>
    <w:p w14:paraId="252563D4" w14:textId="77777777" w:rsidR="00E90E49" w:rsidRPr="00CE0424" w:rsidRDefault="00E90E49" w:rsidP="00357380">
      <w:pPr>
        <w:pStyle w:val="3GPPHeader"/>
      </w:pPr>
    </w:p>
    <w:p w14:paraId="267378A2" w14:textId="4B26D6FE" w:rsidR="00E90E49" w:rsidRPr="00763DA3" w:rsidRDefault="00E90E49" w:rsidP="00311702">
      <w:pPr>
        <w:pStyle w:val="3GPPHeader"/>
        <w:rPr>
          <w:sz w:val="22"/>
          <w:szCs w:val="22"/>
          <w:lang w:val="sv-SE"/>
        </w:rPr>
      </w:pPr>
      <w:r w:rsidRPr="00763DA3">
        <w:rPr>
          <w:sz w:val="22"/>
          <w:szCs w:val="22"/>
          <w:lang w:val="sv-SE"/>
        </w:rPr>
        <w:t>Agenda Item:</w:t>
      </w:r>
      <w:r w:rsidRPr="00763DA3">
        <w:rPr>
          <w:sz w:val="22"/>
          <w:szCs w:val="22"/>
          <w:lang w:val="sv-SE"/>
        </w:rPr>
        <w:tab/>
      </w:r>
      <w:r w:rsidR="00763DA3">
        <w:rPr>
          <w:sz w:val="22"/>
          <w:szCs w:val="22"/>
          <w:lang w:val="sv-SE"/>
        </w:rPr>
        <w:t>8.</w:t>
      </w:r>
      <w:r w:rsidR="00CE0232">
        <w:rPr>
          <w:sz w:val="22"/>
          <w:szCs w:val="22"/>
          <w:lang w:val="sv-SE"/>
        </w:rPr>
        <w:t>12.2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6F67CE5" w:rsidR="00E90E49" w:rsidRPr="00CE0424" w:rsidRDefault="003D3C45" w:rsidP="00311702">
      <w:pPr>
        <w:pStyle w:val="3GPPHeader"/>
        <w:rPr>
          <w:sz w:val="22"/>
          <w:szCs w:val="22"/>
        </w:rPr>
      </w:pPr>
      <w:r>
        <w:rPr>
          <w:sz w:val="22"/>
          <w:szCs w:val="22"/>
        </w:rPr>
        <w:t>Title:</w:t>
      </w:r>
      <w:r w:rsidR="00E90E49" w:rsidRPr="00CE0424">
        <w:rPr>
          <w:sz w:val="22"/>
          <w:szCs w:val="22"/>
        </w:rPr>
        <w:tab/>
      </w:r>
      <w:r w:rsidR="004A3BC9">
        <w:rPr>
          <w:sz w:val="22"/>
          <w:szCs w:val="22"/>
        </w:rPr>
        <w:t>Mobility enhancements for mIAB node</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3DA3">
        <w:rPr>
          <w:sz w:val="22"/>
          <w:szCs w:val="22"/>
        </w:rPr>
        <w:t>Discussion, Decision</w:t>
      </w:r>
    </w:p>
    <w:p w14:paraId="1DD4A9BC" w14:textId="77777777" w:rsidR="00E90E49" w:rsidRPr="00CE0424" w:rsidRDefault="00E90E49" w:rsidP="00E90E49"/>
    <w:p w14:paraId="028056FC" w14:textId="1A07B988" w:rsidR="00E90E49" w:rsidRDefault="00463D05" w:rsidP="00463D05">
      <w:pPr>
        <w:pStyle w:val="Heading1"/>
        <w:ind w:left="0" w:firstLine="0"/>
      </w:pPr>
      <w:r>
        <w:t>1</w:t>
      </w:r>
      <w:r>
        <w:tab/>
      </w:r>
      <w:r w:rsidR="00E90E49" w:rsidRPr="00CE0424">
        <w:t>Introduction</w:t>
      </w:r>
    </w:p>
    <w:p w14:paraId="611C6086" w14:textId="6796433C" w:rsidR="004A3BC9" w:rsidRPr="004A3BC9" w:rsidRDefault="004A3BC9" w:rsidP="00260112">
      <w:pPr>
        <w:pStyle w:val="BodyText"/>
      </w:pPr>
      <w:r>
        <w:t xml:space="preserve">One of the agendas for Rel-18 </w:t>
      </w:r>
      <w:r w:rsidR="00BE173D" w:rsidRPr="00260112">
        <w:t>Mobile</w:t>
      </w:r>
      <w:r w:rsidR="00BE173D">
        <w:t xml:space="preserve"> </w:t>
      </w:r>
      <w:r>
        <w:t>IAB is to discuss the necessary mobility enhancement needed to support the mobile-IAB.</w:t>
      </w:r>
    </w:p>
    <w:tbl>
      <w:tblPr>
        <w:tblStyle w:val="TableGrid"/>
        <w:tblW w:w="0" w:type="auto"/>
        <w:tblLook w:val="04A0" w:firstRow="1" w:lastRow="0" w:firstColumn="1" w:lastColumn="0" w:noHBand="0" w:noVBand="1"/>
      </w:tblPr>
      <w:tblGrid>
        <w:gridCol w:w="9629"/>
      </w:tblGrid>
      <w:tr w:rsidR="004A3BC9" w14:paraId="25B26F23" w14:textId="77777777" w:rsidTr="004A3BC9">
        <w:tc>
          <w:tcPr>
            <w:tcW w:w="9629" w:type="dxa"/>
          </w:tcPr>
          <w:p w14:paraId="495E5C31" w14:textId="77777777" w:rsidR="004A3BC9" w:rsidRPr="00AD02A0" w:rsidRDefault="004A3BC9" w:rsidP="004A3BC9">
            <w:pPr>
              <w:pStyle w:val="Heading3"/>
              <w:outlineLvl w:val="2"/>
              <w:rPr>
                <w:lang w:val="en-GB"/>
              </w:rPr>
            </w:pPr>
            <w:r w:rsidRPr="00AD02A0">
              <w:rPr>
                <w:lang w:val="en-GB"/>
              </w:rPr>
              <w:t>Mobility Enhancements</w:t>
            </w:r>
          </w:p>
          <w:p w14:paraId="4403B2C5" w14:textId="77777777" w:rsidR="004A3BC9" w:rsidRPr="00AD02A0" w:rsidRDefault="004A3BC9" w:rsidP="004A3BC9">
            <w:pPr>
              <w:pStyle w:val="Comments"/>
              <w:rPr>
                <w:lang w:val="en-GB"/>
              </w:rPr>
            </w:pPr>
            <w:r w:rsidRPr="00AD02A0">
              <w:rPr>
                <w:lang w:val="en-GB"/>
              </w:rPr>
              <w:t>Enhancements for mobility of an IAB-node together with its served UEs, including aspects related to group mobility. No optimizations for the targeting of surrounding UEs. [RAN3, RAN2]</w:t>
            </w:r>
          </w:p>
          <w:p w14:paraId="4E6C241E" w14:textId="77777777" w:rsidR="004A3BC9" w:rsidRPr="001D3937" w:rsidRDefault="004A3BC9" w:rsidP="00CE0424">
            <w:pPr>
              <w:pStyle w:val="BodyText"/>
              <w:rPr>
                <w:lang w:val="en-US"/>
              </w:rPr>
            </w:pPr>
          </w:p>
        </w:tc>
      </w:tr>
    </w:tbl>
    <w:p w14:paraId="1095B22E" w14:textId="77777777" w:rsidR="00477768" w:rsidRPr="00CE0424" w:rsidRDefault="00477768" w:rsidP="00CE0424">
      <w:pPr>
        <w:pStyle w:val="BodyText"/>
      </w:pPr>
    </w:p>
    <w:p w14:paraId="59E13DC4" w14:textId="63C3B6B2" w:rsidR="004000E8" w:rsidRDefault="00463D05" w:rsidP="00463D05">
      <w:pPr>
        <w:pStyle w:val="Heading1"/>
      </w:pPr>
      <w:bookmarkStart w:id="0" w:name="_Ref178064866"/>
      <w:r>
        <w:t>2</w:t>
      </w:r>
      <w:r>
        <w:tab/>
      </w:r>
      <w:r w:rsidR="004000E8" w:rsidRPr="00CE0424">
        <w:t>Discussion</w:t>
      </w:r>
      <w:bookmarkEnd w:id="0"/>
    </w:p>
    <w:p w14:paraId="310B7BBE" w14:textId="4EBF0F0A" w:rsidR="00F63950" w:rsidRDefault="00463D05" w:rsidP="00463D05">
      <w:pPr>
        <w:pStyle w:val="Heading2"/>
      </w:pPr>
      <w:r>
        <w:t>2.1</w:t>
      </w:r>
      <w:r>
        <w:tab/>
      </w:r>
      <w:r w:rsidR="00EE424A">
        <w:t>Identification of Mobile IAB cell</w:t>
      </w:r>
    </w:p>
    <w:p w14:paraId="29DB155F" w14:textId="47B22D59" w:rsidR="00EE424A" w:rsidRDefault="00EE424A" w:rsidP="005F43B0">
      <w:pPr>
        <w:pStyle w:val="BodyText"/>
      </w:pPr>
      <w:r>
        <w:t xml:space="preserve">When the UE accesses a cell, it should be able to understand what sort of cell it is. In legacy there </w:t>
      </w:r>
      <w:r w:rsidR="00AD02A0">
        <w:t>are</w:t>
      </w:r>
      <w:r>
        <w:t xml:space="preserve"> only static cells whereas now with mobile IAB the cells would be mobile. Hence, at least the new release UEs (supporting rel-18) should be able to understand whether the connectivity is via mobile IAB cell or static cell.</w:t>
      </w:r>
    </w:p>
    <w:p w14:paraId="3ACBE26F" w14:textId="198288B9" w:rsidR="00EE424A" w:rsidRDefault="00EE424A" w:rsidP="005F43B0">
      <w:pPr>
        <w:pStyle w:val="BodyText"/>
      </w:pPr>
      <w:r>
        <w:t xml:space="preserve">There can be few benefits of identifying if </w:t>
      </w:r>
      <w:r w:rsidR="00AD02A0">
        <w:t>a UE</w:t>
      </w:r>
      <w:r>
        <w:t xml:space="preserve"> is connected via mobile IAB cell such as:</w:t>
      </w:r>
    </w:p>
    <w:p w14:paraId="47F5059D" w14:textId="3CBBE552" w:rsidR="00EE424A" w:rsidRPr="000E236C" w:rsidRDefault="00EE424A" w:rsidP="005F43B0">
      <w:pPr>
        <w:pStyle w:val="BodyText"/>
        <w:numPr>
          <w:ilvl w:val="0"/>
          <w:numId w:val="34"/>
        </w:numPr>
        <w:rPr>
          <w:rFonts w:cs="Arial"/>
        </w:rPr>
      </w:pPr>
      <w:r w:rsidRPr="005F43B0">
        <w:t xml:space="preserve">No need </w:t>
      </w:r>
      <w:r w:rsidR="00A07E44" w:rsidRPr="000E236C">
        <w:rPr>
          <w:rFonts w:cs="Arial"/>
        </w:rPr>
        <w:t>of handover</w:t>
      </w:r>
      <w:r w:rsidRPr="000E236C">
        <w:rPr>
          <w:rFonts w:cs="Arial"/>
        </w:rPr>
        <w:t xml:space="preserve">/cell reselection </w:t>
      </w:r>
      <w:r w:rsidR="005A7FCA" w:rsidRPr="000E236C">
        <w:rPr>
          <w:rFonts w:cs="Arial"/>
        </w:rPr>
        <w:t>if</w:t>
      </w:r>
      <w:r w:rsidRPr="000E236C">
        <w:rPr>
          <w:rFonts w:cs="Arial"/>
        </w:rPr>
        <w:t xml:space="preserve"> it is connected via mobile IAB cells</w:t>
      </w:r>
    </w:p>
    <w:p w14:paraId="4D4E76B0" w14:textId="0C5BEDBA" w:rsidR="00EE424A" w:rsidRDefault="00EE424A" w:rsidP="005F43B0">
      <w:pPr>
        <w:pStyle w:val="BodyText"/>
        <w:numPr>
          <w:ilvl w:val="0"/>
          <w:numId w:val="34"/>
        </w:numPr>
      </w:pPr>
      <w:r w:rsidRPr="005F43B0">
        <w:t>Relaxed neighbo</w:t>
      </w:r>
      <w:r w:rsidR="00454BBD" w:rsidRPr="005F43B0">
        <w:t>u</w:t>
      </w:r>
      <w:r w:rsidRPr="005F43B0">
        <w:t>r cell measurement</w:t>
      </w:r>
    </w:p>
    <w:p w14:paraId="5BE97D2F" w14:textId="3FC3EF6F" w:rsidR="00EE424A" w:rsidRDefault="00EE424A" w:rsidP="005F43B0">
      <w:pPr>
        <w:pStyle w:val="BodyText"/>
      </w:pPr>
      <w:r>
        <w:t>Further, it is possible for the UEs to keep track of serving cell signal strength</w:t>
      </w:r>
      <w:r w:rsidR="000E236C">
        <w:t>,</w:t>
      </w:r>
      <w:r>
        <w:t xml:space="preserve"> and </w:t>
      </w:r>
      <w:proofErr w:type="gramStart"/>
      <w:r>
        <w:t>as long as</w:t>
      </w:r>
      <w:proofErr w:type="gramEnd"/>
      <w:r>
        <w:t xml:space="preserve"> the RSRP is within certain limit and with a marginal </w:t>
      </w:r>
      <w:r w:rsidR="005A3507">
        <w:t>variance</w:t>
      </w:r>
      <w:r>
        <w:t xml:space="preserve"> </w:t>
      </w:r>
      <w:r w:rsidR="000E236C">
        <w:t xml:space="preserve">the UE </w:t>
      </w:r>
      <w:r>
        <w:t xml:space="preserve">can understand </w:t>
      </w:r>
      <w:r w:rsidR="00F946D2">
        <w:t xml:space="preserve">if it </w:t>
      </w:r>
      <w:r w:rsidR="005A3507">
        <w:t>is still</w:t>
      </w:r>
      <w:r>
        <w:t xml:space="preserve"> in </w:t>
      </w:r>
      <w:r w:rsidR="000E236C">
        <w:t xml:space="preserve">a </w:t>
      </w:r>
      <w:r>
        <w:t xml:space="preserve">mobile cell. However, if there are fluctuations and serving cell signal strength is no longer with in certain </w:t>
      </w:r>
      <w:r w:rsidR="00C4693C">
        <w:t>range</w:t>
      </w:r>
      <w:r w:rsidR="00BE173D">
        <w:t xml:space="preserve">, </w:t>
      </w:r>
      <w:r>
        <w:t>the UE may realize that it has got out of</w:t>
      </w:r>
      <w:r w:rsidR="000E236C">
        <w:t>f</w:t>
      </w:r>
      <w:r>
        <w:t xml:space="preserve"> the mobile cell (bus, train etc</w:t>
      </w:r>
      <w:r w:rsidR="005A7FCA">
        <w:t>),</w:t>
      </w:r>
      <w:r>
        <w:t xml:space="preserve"> and it may need to </w:t>
      </w:r>
      <w:r w:rsidR="005A7FCA">
        <w:t>perform cell re</w:t>
      </w:r>
      <w:r w:rsidR="00BE173D">
        <w:t>-</w:t>
      </w:r>
      <w:r w:rsidR="005A7FCA">
        <w:t xml:space="preserve">selection </w:t>
      </w:r>
      <w:r>
        <w:t xml:space="preserve">to </w:t>
      </w:r>
      <w:r w:rsidR="000E236C">
        <w:t xml:space="preserve">a </w:t>
      </w:r>
      <w:r>
        <w:t xml:space="preserve">static </w:t>
      </w:r>
      <w:r w:rsidR="005A3507">
        <w:t>cell,</w:t>
      </w:r>
      <w:r w:rsidR="005A7FCA">
        <w:t xml:space="preserve"> i.e</w:t>
      </w:r>
      <w:r w:rsidR="00BE173D">
        <w:t>.,</w:t>
      </w:r>
      <w:r w:rsidR="005A7FCA">
        <w:t xml:space="preserve"> no longer</w:t>
      </w:r>
      <w:r w:rsidR="000E236C">
        <w:t xml:space="preserve"> is</w:t>
      </w:r>
      <w:r w:rsidR="005A7FCA">
        <w:t xml:space="preserve"> the relaxed neighbo</w:t>
      </w:r>
      <w:r w:rsidR="00BE173D">
        <w:t>u</w:t>
      </w:r>
      <w:r w:rsidR="005A7FCA">
        <w:t>r cell measurement applicable.</w:t>
      </w:r>
    </w:p>
    <w:p w14:paraId="1784342D" w14:textId="7D218584" w:rsidR="005A7FCA" w:rsidRPr="009872F4" w:rsidRDefault="009872F4" w:rsidP="00FF3B47">
      <w:pPr>
        <w:pStyle w:val="Observation"/>
      </w:pPr>
      <w:bookmarkStart w:id="1" w:name="_Toc111017461"/>
      <w:bookmarkStart w:id="2" w:name="_Toc115391000"/>
      <w:r w:rsidRPr="009872F4">
        <w:t>Early identification of a mobile IAB cell may help a UE to avoid the triggering of unnecessary RRC procedures</w:t>
      </w:r>
      <w:r w:rsidR="31D049A0" w:rsidRPr="009872F4">
        <w:t>.</w:t>
      </w:r>
      <w:bookmarkEnd w:id="1"/>
      <w:bookmarkEnd w:id="2"/>
    </w:p>
    <w:p w14:paraId="294C54B6" w14:textId="5AC54113" w:rsidR="005A7FCA" w:rsidRDefault="005A7FCA" w:rsidP="005F43B0">
      <w:pPr>
        <w:pStyle w:val="BodyText"/>
      </w:pPr>
      <w:r>
        <w:t>There can be different ways to indicate whether</w:t>
      </w:r>
      <w:r w:rsidR="00740466">
        <w:t xml:space="preserve"> a</w:t>
      </w:r>
      <w:r>
        <w:t xml:space="preserve"> cell is mobile or static. One simple way would be via </w:t>
      </w:r>
      <w:r w:rsidR="00740466">
        <w:t>s</w:t>
      </w:r>
      <w:r>
        <w:t xml:space="preserve">ystem information broadcast. </w:t>
      </w:r>
      <w:r w:rsidR="008F2EC6">
        <w:t>Her</w:t>
      </w:r>
      <w:r w:rsidR="00740466">
        <w:t>e</w:t>
      </w:r>
      <w:r w:rsidR="008F2EC6">
        <w:t xml:space="preserve">, </w:t>
      </w:r>
      <w:r w:rsidR="00740466">
        <w:t xml:space="preserve">there is </w:t>
      </w:r>
      <w:r w:rsidR="008F2EC6">
        <w:t>also</w:t>
      </w:r>
      <w:r>
        <w:t xml:space="preserve"> additional information </w:t>
      </w:r>
      <w:r w:rsidR="008F2EC6">
        <w:t xml:space="preserve">useful for the UE </w:t>
      </w:r>
      <w:r>
        <w:t>that can be broadcast</w:t>
      </w:r>
      <w:r w:rsidR="00740466">
        <w:t>ed</w:t>
      </w:r>
      <w:r>
        <w:t xml:space="preserve"> such as:</w:t>
      </w:r>
    </w:p>
    <w:p w14:paraId="13CF191D" w14:textId="1F14B8E3" w:rsidR="0040014D" w:rsidRPr="00740466" w:rsidRDefault="005A7FCA" w:rsidP="005F43B0">
      <w:pPr>
        <w:pStyle w:val="BodyText"/>
        <w:numPr>
          <w:ilvl w:val="0"/>
          <w:numId w:val="35"/>
        </w:numPr>
        <w:rPr>
          <w:rFonts w:cs="Arial"/>
        </w:rPr>
      </w:pPr>
      <w:r w:rsidRPr="00740466">
        <w:rPr>
          <w:rFonts w:cs="Arial"/>
        </w:rPr>
        <w:t>From operator perspective, this can be additional service</w:t>
      </w:r>
      <w:r w:rsidR="00454BBD" w:rsidRPr="00740466">
        <w:rPr>
          <w:rFonts w:cs="Arial"/>
          <w:lang w:val="en-US"/>
        </w:rPr>
        <w:t>,</w:t>
      </w:r>
      <w:r w:rsidRPr="00740466">
        <w:rPr>
          <w:rFonts w:cs="Arial"/>
          <w:lang w:val="en-US"/>
        </w:rPr>
        <w:t xml:space="preserve"> i.e</w:t>
      </w:r>
      <w:r w:rsidR="00454BBD" w:rsidRPr="00740466">
        <w:rPr>
          <w:rFonts w:cs="Arial"/>
          <w:lang w:val="en-US"/>
        </w:rPr>
        <w:t>.,</w:t>
      </w:r>
      <w:r w:rsidRPr="00740466">
        <w:rPr>
          <w:rFonts w:cs="Arial"/>
          <w:lang w:val="en-US"/>
        </w:rPr>
        <w:t xml:space="preserve"> to provide connectivity via mobile IAB cells. Hence, not every UE may be able to access such cell.</w:t>
      </w:r>
      <w:r w:rsidR="0040014D" w:rsidRPr="00740466">
        <w:rPr>
          <w:rFonts w:cs="Arial"/>
          <w:lang w:val="en-US"/>
        </w:rPr>
        <w:t xml:space="preserve"> Thus, in </w:t>
      </w:r>
      <w:r w:rsidR="005A3507" w:rsidRPr="00740466">
        <w:rPr>
          <w:rFonts w:cs="Arial"/>
          <w:lang w:val="en-US"/>
        </w:rPr>
        <w:t>these operator deployments</w:t>
      </w:r>
      <w:r w:rsidR="0040014D" w:rsidRPr="00740466">
        <w:rPr>
          <w:rFonts w:cs="Arial"/>
          <w:lang w:val="en-US"/>
        </w:rPr>
        <w:t xml:space="preserve"> there is need for authorization, e.g., subscription-based access as </w:t>
      </w:r>
      <w:r w:rsidR="005A3507" w:rsidRPr="00740466">
        <w:rPr>
          <w:rFonts w:cs="Arial"/>
          <w:lang w:val="en-US"/>
        </w:rPr>
        <w:t>not every</w:t>
      </w:r>
      <w:r w:rsidR="0040014D" w:rsidRPr="00740466">
        <w:rPr>
          <w:rFonts w:cs="Arial"/>
          <w:lang w:val="en-US"/>
        </w:rPr>
        <w:t xml:space="preserve"> UE should have access </w:t>
      </w:r>
      <w:r w:rsidR="0040014D" w:rsidRPr="00740466">
        <w:rPr>
          <w:rFonts w:cs="Arial"/>
          <w:lang w:val="en-US"/>
        </w:rPr>
        <w:lastRenderedPageBreak/>
        <w:t xml:space="preserve">(e.g., only UEs who have purchased the bus ticket). This authorization should be </w:t>
      </w:r>
      <w:r w:rsidR="005A3507" w:rsidRPr="00740466">
        <w:rPr>
          <w:rFonts w:cs="Arial"/>
          <w:lang w:val="en-US"/>
        </w:rPr>
        <w:t>however</w:t>
      </w:r>
      <w:r w:rsidR="0040014D" w:rsidRPr="00740466">
        <w:rPr>
          <w:rFonts w:cs="Arial"/>
          <w:lang w:val="en-US"/>
        </w:rPr>
        <w:t xml:space="preserve"> discussed in SA2</w:t>
      </w:r>
      <w:r w:rsidR="00740466">
        <w:rPr>
          <w:rFonts w:cs="Arial"/>
          <w:lang w:val="en-US"/>
        </w:rPr>
        <w:t>.</w:t>
      </w:r>
    </w:p>
    <w:p w14:paraId="5DD81AFE" w14:textId="2CD1F368" w:rsidR="00564FFF" w:rsidRPr="00740466" w:rsidRDefault="00D501CC" w:rsidP="005F43B0">
      <w:pPr>
        <w:pStyle w:val="BodyText"/>
        <w:numPr>
          <w:ilvl w:val="0"/>
          <w:numId w:val="35"/>
        </w:numPr>
        <w:rPr>
          <w:rFonts w:cs="Arial"/>
        </w:rPr>
      </w:pPr>
      <w:r w:rsidRPr="00740466">
        <w:rPr>
          <w:rFonts w:cs="Arial"/>
        </w:rPr>
        <w:t>In some network</w:t>
      </w:r>
      <w:r w:rsidR="00740466">
        <w:rPr>
          <w:rFonts w:cs="Arial"/>
        </w:rPr>
        <w:t>s</w:t>
      </w:r>
      <w:r w:rsidRPr="00740466">
        <w:rPr>
          <w:rFonts w:cs="Arial"/>
        </w:rPr>
        <w:t xml:space="preserve"> (operator deployment) </w:t>
      </w:r>
      <w:r w:rsidR="00564FFF" w:rsidRPr="00740466">
        <w:rPr>
          <w:rFonts w:cs="Arial"/>
          <w:lang w:val="en-US"/>
        </w:rPr>
        <w:t>the mobile IAB cell could be used only for public safety or emergency use cases.</w:t>
      </w:r>
      <w:r w:rsidRPr="00740466">
        <w:rPr>
          <w:rFonts w:cs="Arial"/>
          <w:lang w:val="en-US"/>
        </w:rPr>
        <w:t xml:space="preserve"> </w:t>
      </w:r>
      <w:r w:rsidR="005A7FCA" w:rsidRPr="00740466">
        <w:rPr>
          <w:rFonts w:cs="Arial"/>
          <w:lang w:val="en-US"/>
        </w:rPr>
        <w:t xml:space="preserve">Hence, </w:t>
      </w:r>
      <w:r w:rsidRPr="00740466">
        <w:rPr>
          <w:rFonts w:cs="Arial"/>
          <w:lang w:val="en-US"/>
        </w:rPr>
        <w:t xml:space="preserve">only certain class of traffic type could be allowed to access such cell.  The </w:t>
      </w:r>
      <w:r w:rsidR="005A7FCA" w:rsidRPr="00740466">
        <w:rPr>
          <w:rFonts w:cs="Arial"/>
          <w:lang w:val="en-US"/>
        </w:rPr>
        <w:t xml:space="preserve">access class </w:t>
      </w:r>
      <w:r w:rsidR="009872F4" w:rsidRPr="00740466">
        <w:rPr>
          <w:rFonts w:cs="Arial"/>
          <w:lang w:val="en-US"/>
        </w:rPr>
        <w:t>category should</w:t>
      </w:r>
      <w:r w:rsidR="005A7FCA" w:rsidRPr="00740466">
        <w:rPr>
          <w:rFonts w:cs="Arial"/>
          <w:lang w:val="en-US"/>
        </w:rPr>
        <w:t xml:space="preserve"> be </w:t>
      </w:r>
      <w:r w:rsidR="00564FFF" w:rsidRPr="00740466">
        <w:rPr>
          <w:rFonts w:cs="Arial"/>
          <w:lang w:val="en-US"/>
        </w:rPr>
        <w:t>provided</w:t>
      </w:r>
      <w:r w:rsidR="005A7FCA" w:rsidRPr="00740466">
        <w:rPr>
          <w:rFonts w:cs="Arial"/>
          <w:lang w:val="en-US"/>
        </w:rPr>
        <w:t>.</w:t>
      </w:r>
    </w:p>
    <w:p w14:paraId="12AB87CA" w14:textId="199BF47B" w:rsidR="00D77777" w:rsidRDefault="005A7FCA" w:rsidP="00D77777">
      <w:pPr>
        <w:pStyle w:val="BodyText"/>
        <w:numPr>
          <w:ilvl w:val="0"/>
          <w:numId w:val="35"/>
        </w:numPr>
      </w:pPr>
      <w:r w:rsidRPr="00740466">
        <w:rPr>
          <w:rFonts w:cs="Arial"/>
        </w:rPr>
        <w:t>The mobile IAB location and</w:t>
      </w:r>
      <w:r w:rsidRPr="005F43B0">
        <w:t xml:space="preserve"> speed. This would be useful for the UE to determine if </w:t>
      </w:r>
      <w:r w:rsidR="00740466">
        <w:t>it is</w:t>
      </w:r>
      <w:r w:rsidRPr="005F43B0">
        <w:t xml:space="preserve"> still in the bus or ha</w:t>
      </w:r>
      <w:r w:rsidR="00740466">
        <w:t>s</w:t>
      </w:r>
      <w:r w:rsidRPr="005F43B0">
        <w:t xml:space="preserve"> left.</w:t>
      </w:r>
    </w:p>
    <w:p w14:paraId="41F07085" w14:textId="77777777" w:rsidR="005F43B0" w:rsidRPr="005F43B0" w:rsidRDefault="005F43B0" w:rsidP="005F43B0">
      <w:pPr>
        <w:pStyle w:val="BodyText"/>
      </w:pPr>
    </w:p>
    <w:p w14:paraId="59850F3F" w14:textId="77777777" w:rsidR="00D77777" w:rsidRDefault="00D77777" w:rsidP="00D77777">
      <w:pPr>
        <w:pStyle w:val="PL"/>
      </w:pPr>
      <w:r>
        <w:t xml:space="preserve">SIB-IAB ::=                             </w:t>
      </w:r>
      <w:r>
        <w:rPr>
          <w:color w:val="993366"/>
        </w:rPr>
        <w:t>SEQUENCE</w:t>
      </w:r>
      <w:r>
        <w:t xml:space="preserve"> {</w:t>
      </w:r>
    </w:p>
    <w:p w14:paraId="60A6CCEF" w14:textId="77777777" w:rsidR="00D77777" w:rsidRDefault="00D77777" w:rsidP="00D77777">
      <w:pPr>
        <w:pStyle w:val="PL"/>
        <w:rPr>
          <w:snapToGrid w:val="0"/>
          <w:lang w:eastAsia="ko-KR"/>
        </w:rPr>
      </w:pPr>
      <w:r>
        <w:tab/>
      </w:r>
      <w:r>
        <w:rPr>
          <w:snapToGrid w:val="0"/>
          <w:lang w:eastAsia="ko-KR"/>
        </w:rPr>
        <w:t>latitudeSign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ENUMERATED {north, south},</w:t>
      </w:r>
    </w:p>
    <w:p w14:paraId="7A10DFFC" w14:textId="77777777" w:rsidR="00D77777" w:rsidRDefault="00D77777" w:rsidP="00D77777">
      <w:pPr>
        <w:pStyle w:val="PL"/>
        <w:rPr>
          <w:snapToGrid w:val="0"/>
          <w:lang w:eastAsia="ko-KR"/>
        </w:rPr>
      </w:pPr>
      <w:r>
        <w:rPr>
          <w:snapToGrid w:val="0"/>
          <w:lang w:eastAsia="ko-KR"/>
        </w:rPr>
        <w:tab/>
        <w:t>degreesLatitude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746DCDB7" w14:textId="77777777" w:rsidR="00D77777" w:rsidRDefault="00D77777" w:rsidP="00D77777">
      <w:pPr>
        <w:pStyle w:val="PL"/>
        <w:rPr>
          <w:snapToGrid w:val="0"/>
          <w:lang w:eastAsia="ko-KR"/>
        </w:rPr>
      </w:pPr>
      <w:r>
        <w:rPr>
          <w:snapToGrid w:val="0"/>
          <w:lang w:eastAsia="ko-KR"/>
        </w:rPr>
        <w:tab/>
        <w:t>degreesLongitude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(-8388608..8388607),</w:t>
      </w:r>
      <w:r>
        <w:rPr>
          <w:snapToGrid w:val="0"/>
          <w:lang w:eastAsia="ko-KR"/>
        </w:rPr>
        <w:tab/>
        <w:t>-- 24 bit field</w:t>
      </w:r>
    </w:p>
    <w:p w14:paraId="3379D965" w14:textId="77777777" w:rsidR="00D77777" w:rsidRDefault="00D77777" w:rsidP="00D77777">
      <w:pPr>
        <w:pStyle w:val="PL"/>
        <w:rPr>
          <w:snapToGrid w:val="0"/>
          <w:lang w:eastAsia="ko-KR"/>
        </w:rPr>
      </w:pPr>
      <w:r>
        <w:rPr>
          <w:snapToGrid w:val="0"/>
          <w:lang w:eastAsia="ko-KR"/>
        </w:rPr>
        <w:tab/>
        <w:t>uncertainty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(0..127)</w:t>
      </w:r>
    </w:p>
    <w:p w14:paraId="6495D187" w14:textId="77777777" w:rsidR="00D77777" w:rsidRDefault="00D77777" w:rsidP="00D77777">
      <w:pPr>
        <w:pStyle w:val="PL"/>
        <w:rPr>
          <w:lang w:eastAsia="en-GB"/>
        </w:rPr>
      </w:pPr>
      <w:r>
        <w:tab/>
        <w:t>velocity</w:t>
      </w:r>
      <w:r>
        <w:tab/>
      </w:r>
      <w:r>
        <w:tab/>
      </w:r>
      <w:r>
        <w:tab/>
      </w:r>
      <w:r>
        <w:tab/>
      </w:r>
      <w:r>
        <w:tab/>
      </w:r>
      <w:r>
        <w:tab/>
      </w:r>
      <w:r>
        <w:tab/>
      </w:r>
      <w:r>
        <w:tab/>
        <w:t>INTEGER (0..511),</w:t>
      </w:r>
      <w:r>
        <w:tab/>
      </w:r>
      <w:r>
        <w:tab/>
      </w:r>
      <w:r>
        <w:tab/>
      </w:r>
      <w:r>
        <w:tab/>
      </w:r>
      <w:r>
        <w:tab/>
      </w:r>
      <w:r>
        <w:tab/>
      </w:r>
      <w:r>
        <w:tab/>
      </w:r>
    </w:p>
    <w:p w14:paraId="62942014" w14:textId="77777777" w:rsidR="00D77777" w:rsidRDefault="00D77777" w:rsidP="00D77777">
      <w:pPr>
        <w:pStyle w:val="PL"/>
      </w:pPr>
      <w:r>
        <w:tab/>
        <w:t>distanceThreshold</w:t>
      </w:r>
      <w:r>
        <w:tab/>
      </w:r>
      <w:r>
        <w:tab/>
      </w:r>
      <w:r>
        <w:tab/>
      </w:r>
      <w:r>
        <w:tab/>
      </w:r>
      <w:r>
        <w:tab/>
      </w:r>
      <w:r>
        <w:tab/>
        <w:t>INTEGER (0..1023),</w:t>
      </w:r>
    </w:p>
    <w:p w14:paraId="679F78A7" w14:textId="77777777" w:rsidR="00D77777" w:rsidRDefault="00D77777" w:rsidP="00D77777">
      <w:pPr>
        <w:pStyle w:val="PL"/>
      </w:pPr>
      <w:r>
        <w:tab/>
        <w:t>rsrp-Threshold</w:t>
      </w:r>
      <w:r>
        <w:tab/>
      </w:r>
      <w:r>
        <w:tab/>
      </w:r>
      <w:r>
        <w:tab/>
      </w:r>
      <w:r>
        <w:tab/>
      </w:r>
      <w:r>
        <w:tab/>
      </w:r>
      <w:r>
        <w:tab/>
      </w:r>
      <w:r>
        <w:tab/>
        <w:t>INTEGER (0..127),</w:t>
      </w:r>
    </w:p>
    <w:p w14:paraId="6BE49341" w14:textId="77777777" w:rsidR="00D77777" w:rsidRDefault="00D77777" w:rsidP="00D77777">
      <w:pPr>
        <w:pStyle w:val="PL"/>
      </w:pPr>
      <w:r>
        <w:tab/>
        <w:t>rsrq-Threshold</w:t>
      </w:r>
      <w:r>
        <w:tab/>
      </w:r>
      <w:r>
        <w:tab/>
      </w:r>
      <w:r>
        <w:tab/>
      </w:r>
      <w:r>
        <w:tab/>
      </w:r>
      <w:r>
        <w:tab/>
      </w:r>
      <w:r>
        <w:tab/>
      </w:r>
      <w:r>
        <w:tab/>
        <w:t>INTEGER (0..127),</w:t>
      </w:r>
    </w:p>
    <w:p w14:paraId="3AF216BB" w14:textId="77777777" w:rsidR="00D77777" w:rsidRDefault="00D77777" w:rsidP="00D77777">
      <w:pPr>
        <w:pStyle w:val="PL"/>
      </w:pPr>
      <w:r>
        <w:tab/>
        <w:t>accessClass</w:t>
      </w:r>
      <w:r>
        <w:tab/>
      </w:r>
      <w:r>
        <w:tab/>
      </w:r>
      <w:r>
        <w:tab/>
      </w:r>
      <w:r>
        <w:tab/>
      </w:r>
      <w:r>
        <w:tab/>
      </w:r>
      <w:r>
        <w:tab/>
      </w:r>
      <w:r>
        <w:tab/>
      </w:r>
      <w:r>
        <w:tab/>
        <w:t>ENUMERATED {onlyPublicSafety} OPTIONAL, --Need ON</w:t>
      </w:r>
    </w:p>
    <w:p w14:paraId="745ECFFC" w14:textId="77777777" w:rsidR="00D77777" w:rsidRDefault="00D77777" w:rsidP="00D77777">
      <w:pPr>
        <w:pStyle w:val="PL"/>
      </w:pPr>
      <w:r>
        <w:tab/>
        <w:t>allowedAccessClass</w:t>
      </w:r>
      <w:r>
        <w:tab/>
      </w:r>
      <w:r>
        <w:tab/>
      </w:r>
      <w:r>
        <w:tab/>
      </w:r>
      <w:r>
        <w:tab/>
      </w:r>
      <w:r>
        <w:tab/>
      </w:r>
      <w:r>
        <w:tab/>
        <w:t>ENUMERATED {n14, n12} OPTIONAL, --Need ON</w:t>
      </w:r>
    </w:p>
    <w:p w14:paraId="745DDE65" w14:textId="77777777" w:rsidR="00D77777" w:rsidRDefault="00D77777" w:rsidP="00D77777">
      <w:pPr>
        <w:pStyle w:val="PL"/>
      </w:pPr>
      <w:r>
        <w:tab/>
        <w:t>barreddAccessClass</w:t>
      </w:r>
      <w:r>
        <w:tab/>
      </w:r>
      <w:r>
        <w:tab/>
      </w:r>
      <w:r>
        <w:tab/>
      </w:r>
      <w:r>
        <w:tab/>
      </w:r>
      <w:r>
        <w:tab/>
      </w:r>
      <w:r>
        <w:tab/>
        <w:t>ENUMERATED {n11, n15} OPTIONAL, --Need ON</w:t>
      </w:r>
    </w:p>
    <w:p w14:paraId="11B6EF1B" w14:textId="2EAFD5AC" w:rsidR="00D77777" w:rsidRDefault="00D77777" w:rsidP="00D77777">
      <w:pPr>
        <w:pStyle w:val="PL"/>
      </w:pPr>
      <w:r>
        <w:tab/>
        <w:t>pathID</w:t>
      </w:r>
      <w:r>
        <w:tab/>
      </w:r>
      <w:r>
        <w:tab/>
      </w:r>
      <w:r>
        <w:tab/>
      </w:r>
      <w:r>
        <w:tab/>
      </w:r>
      <w:r>
        <w:tab/>
      </w:r>
      <w:r>
        <w:tab/>
      </w:r>
      <w:r>
        <w:tab/>
      </w:r>
      <w:r>
        <w:tab/>
      </w:r>
      <w:r>
        <w:tab/>
        <w:t>INTEGER(1..10)</w:t>
      </w:r>
    </w:p>
    <w:p w14:paraId="45DE5FC3" w14:textId="7900806F" w:rsidR="00D77777" w:rsidRDefault="00D77777" w:rsidP="00D77777">
      <w:pPr>
        <w:pStyle w:val="PL"/>
      </w:pPr>
      <w:r>
        <w:tab/>
      </w:r>
    </w:p>
    <w:p w14:paraId="7F0C86C4" w14:textId="77777777" w:rsidR="00D77777" w:rsidRDefault="00D77777" w:rsidP="00D77777">
      <w:pPr>
        <w:pStyle w:val="PL"/>
      </w:pPr>
      <w:r>
        <w:t>}</w:t>
      </w:r>
    </w:p>
    <w:p w14:paraId="1E9AFF9F" w14:textId="77777777" w:rsidR="00D77777" w:rsidRDefault="00D77777" w:rsidP="00D77777">
      <w:pPr>
        <w:pStyle w:val="PL"/>
      </w:pPr>
    </w:p>
    <w:p w14:paraId="0FFB6567" w14:textId="645A7E27" w:rsidR="008F2EC6" w:rsidRPr="00422CFA" w:rsidRDefault="00422CFA" w:rsidP="00422CFA">
      <w:pPr>
        <w:pStyle w:val="BodyText"/>
        <w:jc w:val="center"/>
        <w:rPr>
          <w:rFonts w:ascii="Times New Roman" w:hAnsi="Times New Roman"/>
          <w:b/>
          <w:bCs/>
        </w:rPr>
      </w:pPr>
      <w:r w:rsidRPr="00422CFA">
        <w:rPr>
          <w:b/>
          <w:bCs/>
        </w:rPr>
        <w:t>Figure 1: Example of system information block for mobile IAB</w:t>
      </w:r>
    </w:p>
    <w:p w14:paraId="65DB1F9D" w14:textId="77777777" w:rsidR="00422CFA" w:rsidRDefault="00422CFA" w:rsidP="00422CFA">
      <w:pPr>
        <w:pStyle w:val="BodyText"/>
      </w:pPr>
    </w:p>
    <w:p w14:paraId="541CCBC6" w14:textId="0EFEC650" w:rsidR="00EE424A" w:rsidRDefault="00422CFA" w:rsidP="00422CFA">
      <w:pPr>
        <w:pStyle w:val="BodyText"/>
      </w:pPr>
      <w:r>
        <w:t xml:space="preserve">According to this, the following </w:t>
      </w:r>
      <w:r w:rsidR="00740466">
        <w:t xml:space="preserve">is </w:t>
      </w:r>
      <w:r>
        <w:t>propos</w:t>
      </w:r>
      <w:r w:rsidR="00740466">
        <w:t>ed</w:t>
      </w:r>
      <w:r>
        <w:t>:</w:t>
      </w:r>
    </w:p>
    <w:p w14:paraId="1352AD04" w14:textId="06516702" w:rsidR="00D77777" w:rsidRPr="00EE424A" w:rsidRDefault="00365C67" w:rsidP="00EE424A">
      <w:pPr>
        <w:pStyle w:val="Proposal"/>
      </w:pPr>
      <w:bookmarkStart w:id="3" w:name="_Toc111017464"/>
      <w:bookmarkStart w:id="4" w:name="_Toc115391004"/>
      <w:r>
        <w:t xml:space="preserve">RAN2 to discuss the need of </w:t>
      </w:r>
      <w:r w:rsidR="006C7CD0">
        <w:t>provide</w:t>
      </w:r>
      <w:r w:rsidR="00D77777">
        <w:t xml:space="preserve"> mobile IAB specific </w:t>
      </w:r>
      <w:r w:rsidR="009872F4">
        <w:t xml:space="preserve">information </w:t>
      </w:r>
      <w:r w:rsidR="006C7CD0">
        <w:t>to the UE, such as</w:t>
      </w:r>
      <w:r w:rsidR="00D77777">
        <w:t xml:space="preserve"> </w:t>
      </w:r>
      <w:r w:rsidR="00933F1A">
        <w:t>mobile IAB’s</w:t>
      </w:r>
      <w:r w:rsidR="00D77777">
        <w:t xml:space="preserve"> position, velocity, access class/category and any other parameters to </w:t>
      </w:r>
      <w:bookmarkEnd w:id="3"/>
      <w:r w:rsidR="00463D05">
        <w:t>help the UE in performing (or avoiding) certain RRC procedures</w:t>
      </w:r>
      <w:r w:rsidR="00D77777">
        <w:t>.</w:t>
      </w:r>
      <w:bookmarkEnd w:id="4"/>
    </w:p>
    <w:p w14:paraId="1EAB40F1" w14:textId="77777777" w:rsidR="00463D05" w:rsidRPr="00EE424A" w:rsidRDefault="00463D05" w:rsidP="00463D05">
      <w:pPr>
        <w:pStyle w:val="Proposal"/>
        <w:numPr>
          <w:ilvl w:val="0"/>
          <w:numId w:val="0"/>
        </w:numPr>
      </w:pPr>
    </w:p>
    <w:p w14:paraId="3FE5C0DF" w14:textId="0D2FD035" w:rsidR="002E4AAE" w:rsidRDefault="00463D05" w:rsidP="00463D05">
      <w:pPr>
        <w:pStyle w:val="Heading2"/>
      </w:pPr>
      <w:r>
        <w:t>2.2</w:t>
      </w:r>
      <w:r>
        <w:tab/>
      </w:r>
      <w:r w:rsidR="002E4AAE">
        <w:t xml:space="preserve">Usage of </w:t>
      </w:r>
      <w:r w:rsidR="001920BD">
        <w:t>pre-</w:t>
      </w:r>
      <w:r w:rsidR="002E4AAE">
        <w:t>configurations</w:t>
      </w:r>
      <w:r w:rsidR="00A6583A">
        <w:t xml:space="preserve"> for </w:t>
      </w:r>
      <w:r w:rsidR="001920BD">
        <w:t>handling</w:t>
      </w:r>
      <w:r w:rsidR="00A6583A">
        <w:t xml:space="preserve"> of mobile IAB node</w:t>
      </w:r>
      <w:r w:rsidR="001920BD">
        <w:t xml:space="preserve"> mobility</w:t>
      </w:r>
    </w:p>
    <w:p w14:paraId="4A16FE68" w14:textId="62BF2F02" w:rsidR="00F47005" w:rsidRDefault="002E4AAE" w:rsidP="001920BD">
      <w:pPr>
        <w:pStyle w:val="BodyText"/>
      </w:pPr>
      <w:r>
        <w:t xml:space="preserve">Previous </w:t>
      </w:r>
      <w:r w:rsidR="00740466">
        <w:t xml:space="preserve">IAB </w:t>
      </w:r>
      <w:r>
        <w:t>release</w:t>
      </w:r>
      <w:r w:rsidR="00740466">
        <w:t xml:space="preserve"> work</w:t>
      </w:r>
      <w:r>
        <w:t xml:space="preserve"> discusse</w:t>
      </w:r>
      <w:r w:rsidR="00740466">
        <w:t>d</w:t>
      </w:r>
      <w:r>
        <w:t xml:space="preserve"> the migration of static </w:t>
      </w:r>
      <w:r w:rsidR="00B53215">
        <w:t>IAB-</w:t>
      </w:r>
      <w:r>
        <w:t>node</w:t>
      </w:r>
      <w:r w:rsidR="00B53215">
        <w:t>s</w:t>
      </w:r>
      <w:r>
        <w:t xml:space="preserve"> </w:t>
      </w:r>
      <w:r w:rsidR="00B53215">
        <w:t xml:space="preserve">in </w:t>
      </w:r>
      <w:r>
        <w:t xml:space="preserve">intra-CU and inter-CU scenarios mainly </w:t>
      </w:r>
      <w:r w:rsidR="00B53215">
        <w:t>in contect</w:t>
      </w:r>
      <w:r>
        <w:t xml:space="preserve"> of RLF and </w:t>
      </w:r>
      <w:r w:rsidR="00B53215">
        <w:t>load balancing</w:t>
      </w:r>
      <w:r>
        <w:t xml:space="preserve">. </w:t>
      </w:r>
      <w:r w:rsidR="00B53215">
        <w:t>Rel-18</w:t>
      </w:r>
      <w:r>
        <w:t xml:space="preserve"> needs to also address </w:t>
      </w:r>
      <w:r w:rsidR="00381355">
        <w:t xml:space="preserve">IAB-node </w:t>
      </w:r>
      <w:r>
        <w:t>migration because of mobility.</w:t>
      </w:r>
      <w:r w:rsidR="00F47005">
        <w:t xml:space="preserve"> The </w:t>
      </w:r>
      <w:r w:rsidR="00381355">
        <w:t>IAB-node</w:t>
      </w:r>
      <w:r w:rsidR="00F47005">
        <w:t xml:space="preserve"> migration </w:t>
      </w:r>
      <w:proofErr w:type="gramStart"/>
      <w:r w:rsidR="00F47005">
        <w:t>is considered to be</w:t>
      </w:r>
      <w:proofErr w:type="gramEnd"/>
      <w:r w:rsidR="00F47005">
        <w:t xml:space="preserve"> a complex procedure as lot of config</w:t>
      </w:r>
      <w:r w:rsidR="00B53215">
        <w:t>uration</w:t>
      </w:r>
      <w:r w:rsidR="00F47005">
        <w:t xml:space="preserve"> parameter</w:t>
      </w:r>
      <w:r w:rsidR="00B53215">
        <w:t>s</w:t>
      </w:r>
      <w:r w:rsidR="00F47005">
        <w:t xml:space="preserve"> need to be provided </w:t>
      </w:r>
      <w:r w:rsidR="00A224D3">
        <w:t xml:space="preserve">again </w:t>
      </w:r>
      <w:r w:rsidR="00F47005">
        <w:t>especially for</w:t>
      </w:r>
      <w:r w:rsidR="00B53215">
        <w:t xml:space="preserve"> the</w:t>
      </w:r>
      <w:r w:rsidR="00F47005">
        <w:t xml:space="preserve"> inter-CU case.</w:t>
      </w:r>
      <w:r>
        <w:t xml:space="preserve"> </w:t>
      </w:r>
      <w:r w:rsidR="00A224D3">
        <w:t>Further, there is also risk of service interruption etc.</w:t>
      </w:r>
    </w:p>
    <w:p w14:paraId="7F2F6A39" w14:textId="6E760350" w:rsidR="002E4AAE" w:rsidRDefault="002E4AAE" w:rsidP="001920BD">
      <w:pPr>
        <w:pStyle w:val="BodyText"/>
      </w:pPr>
      <w:r>
        <w:t xml:space="preserve">However, one </w:t>
      </w:r>
      <w:r w:rsidR="00B53215">
        <w:t>mobile IAB-node property</w:t>
      </w:r>
      <w:r w:rsidR="00F47005">
        <w:t xml:space="preserve"> that can be exploited</w:t>
      </w:r>
      <w:r w:rsidR="00B53215">
        <w:t>,</w:t>
      </w:r>
      <w:r w:rsidR="00F47005">
        <w:t xml:space="preserve"> and the signal</w:t>
      </w:r>
      <w:r w:rsidR="00ED4FA0">
        <w:t>l</w:t>
      </w:r>
      <w:r w:rsidR="00F47005">
        <w:t xml:space="preserve">ing aspects can be minimized is by using the known routes/path of the mobile IAB node. If it is known that </w:t>
      </w:r>
      <w:r w:rsidR="00ED4FA0">
        <w:t xml:space="preserve">a </w:t>
      </w:r>
      <w:r w:rsidR="00F47005">
        <w:t xml:space="preserve">city bus equipped with </w:t>
      </w:r>
      <w:r w:rsidR="00ED4FA0">
        <w:t xml:space="preserve">a </w:t>
      </w:r>
      <w:r w:rsidR="00F47005">
        <w:t xml:space="preserve">mobile IAB cell follows a certain route and at </w:t>
      </w:r>
      <w:r w:rsidR="00ED4FA0">
        <w:t xml:space="preserve">a </w:t>
      </w:r>
      <w:r w:rsidR="00F47005">
        <w:t xml:space="preserve">particular time reaches a particular destination then this known traffic pattern can be exploited such that </w:t>
      </w:r>
      <w:r w:rsidR="00B53215">
        <w:t xml:space="preserve">a </w:t>
      </w:r>
      <w:proofErr w:type="gramStart"/>
      <w:r w:rsidR="00F47005">
        <w:t>configurations</w:t>
      </w:r>
      <w:proofErr w:type="gramEnd"/>
      <w:r w:rsidR="00F47005">
        <w:t xml:space="preserve"> can be stored and activated when the mobile IAB node reaches a new cell (parent IAB node, new CU) etc. There can be some parameters which can be stored in the mobile IAB node whereas there can be some parameters that can be stored in each static </w:t>
      </w:r>
      <w:r w:rsidR="00BA426C">
        <w:t xml:space="preserve">parent </w:t>
      </w:r>
      <w:r w:rsidR="00F47005">
        <w:t xml:space="preserve">IAB nodes </w:t>
      </w:r>
      <w:r w:rsidR="00795058">
        <w:t>which a mobile IAB would connect to</w:t>
      </w:r>
      <w:r w:rsidR="00F47005">
        <w:t>.</w:t>
      </w:r>
    </w:p>
    <w:p w14:paraId="32F34633" w14:textId="70EC5D80" w:rsidR="00A224D3" w:rsidRDefault="00A224D3" w:rsidP="002E4AAE">
      <w:r>
        <w:rPr>
          <w:noProof/>
        </w:rPr>
        <w:lastRenderedPageBreak/>
        <w:drawing>
          <wp:inline distT="0" distB="0" distL="0" distR="0" wp14:anchorId="36CBDC5B" wp14:editId="45D1556B">
            <wp:extent cx="5760720" cy="3756660"/>
            <wp:effectExtent l="0" t="0" r="0" b="0"/>
            <wp:docPr id="112" name="Picture 112"/>
            <wp:cNvGraphicFramePr/>
            <a:graphic xmlns:a="http://schemas.openxmlformats.org/drawingml/2006/main">
              <a:graphicData uri="http://schemas.openxmlformats.org/drawingml/2006/picture">
                <pic:pic xmlns:pic="http://schemas.openxmlformats.org/drawingml/2006/picture">
                  <pic:nvPicPr>
                    <pic:cNvPr id="112" name="Picture 112"/>
                    <pic:cNvPicPr/>
                  </pic:nvPicPr>
                  <pic:blipFill>
                    <a:blip r:embed="rId11"/>
                    <a:stretch>
                      <a:fillRect/>
                    </a:stretch>
                  </pic:blipFill>
                  <pic:spPr>
                    <a:xfrm>
                      <a:off x="0" y="0"/>
                      <a:ext cx="5760720" cy="3756660"/>
                    </a:xfrm>
                    <a:prstGeom prst="rect">
                      <a:avLst/>
                    </a:prstGeom>
                  </pic:spPr>
                </pic:pic>
              </a:graphicData>
            </a:graphic>
          </wp:inline>
        </w:drawing>
      </w:r>
    </w:p>
    <w:p w14:paraId="12FE4426" w14:textId="45DCA89C" w:rsidR="00A5768B" w:rsidRDefault="00A5768B" w:rsidP="00806C85">
      <w:pPr>
        <w:pStyle w:val="BodyText"/>
        <w:rPr>
          <w:rStyle w:val="IvDbodytextChar"/>
          <w:rFonts w:cs="Times New Roman"/>
          <w:b/>
          <w:bCs/>
          <w:i/>
          <w:lang w:eastAsia="en-US"/>
        </w:rPr>
      </w:pPr>
      <w:r>
        <w:rPr>
          <w:rStyle w:val="IvDbodytextChar"/>
          <w:rFonts w:cs="Times New Roman"/>
          <w:b/>
        </w:rPr>
        <w:t>Figure</w:t>
      </w:r>
      <w:r w:rsidR="00DF690B">
        <w:rPr>
          <w:rStyle w:val="IvDbodytextChar"/>
          <w:rFonts w:cs="Times New Roman"/>
          <w:b/>
        </w:rPr>
        <w:t xml:space="preserve"> </w:t>
      </w:r>
      <w:r w:rsidR="001920BD">
        <w:rPr>
          <w:rStyle w:val="IvDbodytextChar"/>
          <w:rFonts w:cs="Times New Roman"/>
          <w:b/>
          <w:bCs/>
          <w:i/>
        </w:rPr>
        <w:t>2</w:t>
      </w:r>
      <w:r>
        <w:rPr>
          <w:rStyle w:val="IvDbodytextChar"/>
          <w:rFonts w:cs="Times New Roman"/>
          <w:b/>
        </w:rPr>
        <w:t>: Mobile IAB-</w:t>
      </w:r>
      <w:r>
        <w:rPr>
          <w:rStyle w:val="IvDbodytextChar"/>
          <w:rFonts w:cs="Times New Roman"/>
          <w:b/>
          <w:bCs/>
          <w:i/>
        </w:rPr>
        <w:t>Node which involves Intra-Donor, Inter-Donor (same CU) and Inter CUs.</w:t>
      </w:r>
    </w:p>
    <w:p w14:paraId="0B593CC9" w14:textId="2A0F1700" w:rsidR="00A5768B" w:rsidRDefault="00A5768B" w:rsidP="00806C85">
      <w:pPr>
        <w:pStyle w:val="BodyText"/>
        <w:rPr>
          <w:rStyle w:val="IvDbodytextChar"/>
          <w:rFonts w:cs="Times New Roman"/>
          <w:i/>
        </w:rPr>
      </w:pPr>
      <w:r>
        <w:rPr>
          <w:rStyle w:val="IvDbodytextChar"/>
          <w:rFonts w:cs="Times New Roman"/>
        </w:rPr>
        <w:t>In above figure, the mobile IAB node maintains an F1 conne</w:t>
      </w:r>
      <w:r>
        <w:rPr>
          <w:rStyle w:val="IvDbodytextChar"/>
          <w:rFonts w:cs="Times New Roman"/>
          <w:i/>
        </w:rPr>
        <w:t>ction to the donor (one donor at a time). In the figure, the mobile IAB connects to the following nodes in the different positions as described below:</w:t>
      </w:r>
    </w:p>
    <w:p w14:paraId="797DAB74"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 xml:space="preserve">Position A: </w:t>
      </w:r>
      <w:r>
        <w:rPr>
          <w:rStyle w:val="IvDbodytextChar"/>
          <w:rFonts w:cs="Times New Roman"/>
          <w:i/>
        </w:rPr>
        <w:t>BH through parent node 1, F1 connection to donor node X</w:t>
      </w:r>
      <w:r>
        <w:rPr>
          <w:rStyle w:val="IvDbodytextChar"/>
          <w:rFonts w:cs="Times New Roman"/>
          <w:b/>
          <w:bCs/>
          <w:i/>
        </w:rPr>
        <w:t xml:space="preserve"> </w:t>
      </w:r>
    </w:p>
    <w:p w14:paraId="6527896F"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 xml:space="preserve">Position B: </w:t>
      </w:r>
      <w:r>
        <w:rPr>
          <w:rStyle w:val="IvDbodytextChar"/>
          <w:rFonts w:cs="Times New Roman"/>
          <w:i/>
        </w:rPr>
        <w:t>BH through parent node 2, F1 connection to donor node X</w:t>
      </w:r>
    </w:p>
    <w:p w14:paraId="38D050C0"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 xml:space="preserve">Position C: </w:t>
      </w:r>
      <w:r>
        <w:rPr>
          <w:rStyle w:val="IvDbodytextChar"/>
          <w:rFonts w:cs="Times New Roman"/>
          <w:i/>
        </w:rPr>
        <w:t>BH through parent node 3, F1 connection to donor node Y</w:t>
      </w:r>
      <w:r>
        <w:rPr>
          <w:rStyle w:val="IvDbodytextChar"/>
          <w:rFonts w:cs="Times New Roman"/>
          <w:b/>
          <w:bCs/>
          <w:i/>
        </w:rPr>
        <w:t xml:space="preserve"> </w:t>
      </w:r>
    </w:p>
    <w:p w14:paraId="2AB69F08"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Position D:</w:t>
      </w:r>
      <w:r>
        <w:rPr>
          <w:rStyle w:val="IvDbodytextChar"/>
          <w:rFonts w:cs="Times New Roman"/>
          <w:i/>
        </w:rPr>
        <w:t xml:space="preserve"> BH through parent node 4, F1 connection to donor node Y</w:t>
      </w:r>
      <w:r>
        <w:rPr>
          <w:rStyle w:val="IvDbodytextChar"/>
          <w:rFonts w:cs="Times New Roman"/>
          <w:b/>
          <w:bCs/>
          <w:i/>
        </w:rPr>
        <w:t xml:space="preserve"> </w:t>
      </w:r>
    </w:p>
    <w:p w14:paraId="3AFFC21C" w14:textId="406A03EE" w:rsidR="00A5768B" w:rsidRDefault="00A5768B" w:rsidP="00806C85">
      <w:pPr>
        <w:pStyle w:val="BodyText"/>
        <w:rPr>
          <w:rStyle w:val="IvDbodytextChar"/>
          <w:rFonts w:cs="Times New Roman"/>
          <w:i/>
        </w:rPr>
      </w:pPr>
      <w:r w:rsidRPr="00806C85">
        <w:rPr>
          <w:rStyle w:val="IvDbodytextChar"/>
          <w:rFonts w:cs="Times New Roman"/>
          <w:spacing w:val="0"/>
        </w:rPr>
        <w:t>The mobile IAB must change the F1 connection from donor X to donor Y when moving</w:t>
      </w:r>
      <w:r>
        <w:rPr>
          <w:rStyle w:val="IvDbodytextChar"/>
          <w:rFonts w:cs="Times New Roman"/>
          <w:i/>
        </w:rPr>
        <w:t xml:space="preserve"> from position B to C, thus requiring a F1 handover. </w:t>
      </w:r>
      <w:r w:rsidR="001A621C">
        <w:rPr>
          <w:rStyle w:val="IvDbodytextChar"/>
          <w:rFonts w:cs="Times New Roman"/>
          <w:i/>
        </w:rPr>
        <w:t>The F1 handover can be simplified by providing the needed IP address</w:t>
      </w:r>
      <w:r w:rsidR="00A67E53">
        <w:rPr>
          <w:rStyle w:val="IvDbodytextChar"/>
          <w:rFonts w:cs="Times New Roman"/>
          <w:i/>
        </w:rPr>
        <w:t>es</w:t>
      </w:r>
      <w:r w:rsidR="001A621C">
        <w:rPr>
          <w:rStyle w:val="IvDbodytextChar"/>
          <w:rFonts w:cs="Times New Roman"/>
          <w:i/>
        </w:rPr>
        <w:t xml:space="preserve"> to connect to the new donor in advance. </w:t>
      </w:r>
      <w:proofErr w:type="gramStart"/>
      <w:r w:rsidR="00D201C1">
        <w:rPr>
          <w:rStyle w:val="IvDbodytextChar"/>
          <w:rFonts w:cs="Times New Roman"/>
          <w:i/>
        </w:rPr>
        <w:t>Simil</w:t>
      </w:r>
      <w:r w:rsidR="002D6539">
        <w:rPr>
          <w:rStyle w:val="IvDbodytextChar"/>
          <w:rFonts w:cs="Times New Roman"/>
          <w:i/>
        </w:rPr>
        <w:t>ar to</w:t>
      </w:r>
      <w:proofErr w:type="gramEnd"/>
      <w:r w:rsidR="002D6539">
        <w:rPr>
          <w:rStyle w:val="IvDbodytextChar"/>
          <w:rFonts w:cs="Times New Roman"/>
          <w:i/>
        </w:rPr>
        <w:t xml:space="preserve"> F1</w:t>
      </w:r>
      <w:r w:rsidR="00D201C1">
        <w:rPr>
          <w:rStyle w:val="IvDbodytextChar"/>
          <w:rFonts w:cs="Times New Roman"/>
          <w:i/>
        </w:rPr>
        <w:t>,</w:t>
      </w:r>
      <w:r w:rsidR="001A621C">
        <w:rPr>
          <w:rStyle w:val="IvDbodytextChar"/>
          <w:rFonts w:cs="Times New Roman"/>
          <w:i/>
        </w:rPr>
        <w:t xml:space="preserve"> the BAP configuration can be pre</w:t>
      </w:r>
      <w:r w:rsidR="00A67E53">
        <w:rPr>
          <w:rStyle w:val="IvDbodytextChar"/>
          <w:rFonts w:cs="Times New Roman"/>
          <w:i/>
        </w:rPr>
        <w:t>-</w:t>
      </w:r>
      <w:r w:rsidR="001A621C">
        <w:rPr>
          <w:rStyle w:val="IvDbodytextChar"/>
          <w:rFonts w:cs="Times New Roman"/>
          <w:i/>
        </w:rPr>
        <w:t>stored</w:t>
      </w:r>
      <w:r w:rsidR="00D201C1">
        <w:rPr>
          <w:rStyle w:val="IvDbodytextChar"/>
          <w:rFonts w:cs="Times New Roman"/>
          <w:i/>
        </w:rPr>
        <w:t xml:space="preserve"> </w:t>
      </w:r>
      <w:r w:rsidR="00765A05">
        <w:rPr>
          <w:rStyle w:val="IvDbodytextChar"/>
          <w:rFonts w:cs="Times New Roman"/>
          <w:i/>
        </w:rPr>
        <w:t>in mIAB which would allow to reach to parent node (for up</w:t>
      </w:r>
      <w:r w:rsidR="002D6539">
        <w:rPr>
          <w:rStyle w:val="IvDbodytextChar"/>
          <w:rFonts w:cs="Times New Roman"/>
          <w:i/>
        </w:rPr>
        <w:t>stream traffic</w:t>
      </w:r>
      <w:r w:rsidR="00765A05">
        <w:rPr>
          <w:rStyle w:val="IvDbodytextChar"/>
          <w:rFonts w:cs="Times New Roman"/>
          <w:i/>
        </w:rPr>
        <w:t xml:space="preserve">). </w:t>
      </w:r>
      <w:r w:rsidR="002D6539">
        <w:rPr>
          <w:rStyle w:val="IvDbodytextChar"/>
          <w:rFonts w:cs="Times New Roman"/>
          <w:i/>
        </w:rPr>
        <w:t>T</w:t>
      </w:r>
      <w:r w:rsidR="00765A05">
        <w:rPr>
          <w:rStyle w:val="IvDbodytextChar"/>
          <w:rFonts w:cs="Times New Roman"/>
          <w:i/>
        </w:rPr>
        <w:t>he stationary node</w:t>
      </w:r>
      <w:r w:rsidR="00EF59F1">
        <w:rPr>
          <w:rStyle w:val="IvDbodytextChar"/>
          <w:rFonts w:cs="Times New Roman"/>
          <w:i/>
        </w:rPr>
        <w:t xml:space="preserve"> which conne</w:t>
      </w:r>
      <w:r w:rsidR="00C76127">
        <w:rPr>
          <w:rStyle w:val="IvDbodytextChar"/>
          <w:rFonts w:cs="Times New Roman"/>
          <w:i/>
        </w:rPr>
        <w:t>cts to mIAB node</w:t>
      </w:r>
      <w:r w:rsidR="00765A05">
        <w:rPr>
          <w:rStyle w:val="IvDbodytextChar"/>
          <w:rFonts w:cs="Times New Roman"/>
          <w:i/>
        </w:rPr>
        <w:t xml:space="preserve"> can</w:t>
      </w:r>
      <w:r w:rsidR="002D6539">
        <w:rPr>
          <w:rStyle w:val="IvDbodytextChar"/>
          <w:rFonts w:cs="Times New Roman"/>
          <w:i/>
        </w:rPr>
        <w:t xml:space="preserve"> also</w:t>
      </w:r>
      <w:r w:rsidR="00765A05">
        <w:rPr>
          <w:rStyle w:val="IvDbodytextChar"/>
          <w:rFonts w:cs="Times New Roman"/>
          <w:i/>
        </w:rPr>
        <w:t xml:space="preserve"> store the BAP configuration to reach to the mIAB</w:t>
      </w:r>
      <w:r w:rsidR="004C7414">
        <w:rPr>
          <w:rStyle w:val="IvDbodytextChar"/>
          <w:rFonts w:cs="Times New Roman"/>
          <w:i/>
        </w:rPr>
        <w:t xml:space="preserve"> (for down</w:t>
      </w:r>
      <w:r w:rsidR="002D6539">
        <w:rPr>
          <w:rStyle w:val="IvDbodytextChar"/>
          <w:rFonts w:cs="Times New Roman"/>
          <w:i/>
        </w:rPr>
        <w:t>stream traffic</w:t>
      </w:r>
      <w:r w:rsidR="004C7414">
        <w:rPr>
          <w:rStyle w:val="IvDbodytextChar"/>
          <w:rFonts w:cs="Times New Roman"/>
          <w:i/>
        </w:rPr>
        <w:t>)</w:t>
      </w:r>
      <w:r w:rsidR="002D6539">
        <w:rPr>
          <w:rStyle w:val="IvDbodytextChar"/>
          <w:rFonts w:cs="Times New Roman"/>
          <w:i/>
        </w:rPr>
        <w:t>.</w:t>
      </w:r>
    </w:p>
    <w:p w14:paraId="2A100FA4" w14:textId="7B6ADE9D" w:rsidR="00A717E3" w:rsidRDefault="00C54365" w:rsidP="00A717E3">
      <w:pPr>
        <w:pStyle w:val="BodyText"/>
      </w:pPr>
      <w:r>
        <w:rPr>
          <w:rStyle w:val="IvDbodytextChar"/>
          <w:rFonts w:cs="Times New Roman"/>
          <w:spacing w:val="0"/>
        </w:rPr>
        <w:t>I</w:t>
      </w:r>
      <w:r w:rsidR="00A66557" w:rsidRPr="00806C85">
        <w:rPr>
          <w:rStyle w:val="IvDbodytextChar"/>
          <w:rFonts w:cs="Times New Roman"/>
          <w:spacing w:val="0"/>
        </w:rPr>
        <w:t>f the legacy</w:t>
      </w:r>
      <w:r w:rsidR="00933532" w:rsidRPr="00806C85">
        <w:rPr>
          <w:rStyle w:val="IvDbodytextChar"/>
          <w:rFonts w:cs="Times New Roman"/>
          <w:spacing w:val="0"/>
        </w:rPr>
        <w:t xml:space="preserve"> </w:t>
      </w:r>
      <w:r w:rsidR="00A66557" w:rsidRPr="00806C85">
        <w:rPr>
          <w:rStyle w:val="IvDbodytextChar"/>
          <w:rFonts w:cs="Times New Roman"/>
          <w:spacing w:val="0"/>
        </w:rPr>
        <w:t>procedure</w:t>
      </w:r>
      <w:r>
        <w:rPr>
          <w:rStyle w:val="IvDbodytextChar"/>
          <w:rFonts w:cs="Times New Roman"/>
          <w:spacing w:val="0"/>
        </w:rPr>
        <w:t>s</w:t>
      </w:r>
      <w:r w:rsidR="00A66557" w:rsidRPr="00806C85">
        <w:rPr>
          <w:rStyle w:val="IvDbodytextChar"/>
          <w:rFonts w:cs="Times New Roman"/>
          <w:spacing w:val="0"/>
        </w:rPr>
        <w:t xml:space="preserve"> </w:t>
      </w:r>
      <w:r>
        <w:rPr>
          <w:rStyle w:val="IvDbodytextChar"/>
          <w:rFonts w:cs="Times New Roman"/>
          <w:spacing w:val="0"/>
        </w:rPr>
        <w:t>are</w:t>
      </w:r>
      <w:r w:rsidRPr="00806C85">
        <w:rPr>
          <w:rStyle w:val="IvDbodytextChar"/>
          <w:rFonts w:cs="Times New Roman"/>
          <w:spacing w:val="0"/>
        </w:rPr>
        <w:t xml:space="preserve"> </w:t>
      </w:r>
      <w:r w:rsidR="00A66557" w:rsidRPr="00806C85">
        <w:rPr>
          <w:rStyle w:val="IvDbodytextChar"/>
          <w:rFonts w:cs="Times New Roman"/>
          <w:spacing w:val="0"/>
        </w:rPr>
        <w:t>used</w:t>
      </w:r>
      <w:r>
        <w:rPr>
          <w:rStyle w:val="IvDbodytextChar"/>
          <w:rFonts w:cs="Times New Roman"/>
          <w:spacing w:val="0"/>
        </w:rPr>
        <w:t xml:space="preserve"> in IAB-node mobility scenarios,</w:t>
      </w:r>
      <w:r w:rsidR="00A66557" w:rsidRPr="00806C85">
        <w:rPr>
          <w:rStyle w:val="IvDbodytextChar"/>
          <w:rFonts w:cs="Times New Roman"/>
          <w:spacing w:val="0"/>
        </w:rPr>
        <w:t xml:space="preserve"> the BAP configuration at the mobile IAB needs to be dynamically reconfigured every time that the mobile IAB will traverse a new parent IAB node or donor node. Nevertheless, </w:t>
      </w:r>
      <w:r w:rsidR="00C33707" w:rsidRPr="00806C85">
        <w:rPr>
          <w:rStyle w:val="IvDbodytextChar"/>
          <w:rFonts w:cs="Times New Roman"/>
          <w:spacing w:val="0"/>
        </w:rPr>
        <w:t xml:space="preserve">since the features specified so far in the previous releases did not consider that an IAB node may be moving, the results </w:t>
      </w:r>
      <w:r w:rsidR="00E859C5" w:rsidRPr="00806C85">
        <w:rPr>
          <w:rStyle w:val="IvDbodytextChar"/>
          <w:rFonts w:cs="Times New Roman"/>
          <w:spacing w:val="0"/>
        </w:rPr>
        <w:t>are</w:t>
      </w:r>
      <w:r w:rsidR="00C33707" w:rsidRPr="00806C85">
        <w:rPr>
          <w:rStyle w:val="IvDbodytextChar"/>
          <w:rFonts w:cs="Times New Roman"/>
          <w:spacing w:val="0"/>
        </w:rPr>
        <w:t xml:space="preserve"> that </w:t>
      </w:r>
      <w:r w:rsidR="004473B9" w:rsidRPr="00806C85">
        <w:rPr>
          <w:rStyle w:val="IvDbodytextChar"/>
          <w:rFonts w:cs="Times New Roman"/>
          <w:spacing w:val="0"/>
        </w:rPr>
        <w:t>a continuous reconfiguration</w:t>
      </w:r>
      <w:r w:rsidR="00B66B82" w:rsidRPr="00806C85">
        <w:rPr>
          <w:rStyle w:val="IvDbodytextChar"/>
          <w:rFonts w:cs="Times New Roman"/>
          <w:spacing w:val="0"/>
        </w:rPr>
        <w:t xml:space="preserve"> (at least the F1 setup and BAP configuration)</w:t>
      </w:r>
      <w:r w:rsidR="004473B9" w:rsidRPr="00806C85">
        <w:rPr>
          <w:rStyle w:val="IvDbodytextChar"/>
          <w:rFonts w:cs="Times New Roman"/>
          <w:spacing w:val="0"/>
        </w:rPr>
        <w:t xml:space="preserve"> of the mobile IAB may not be efficient and may react slowly to the changes </w:t>
      </w:r>
      <w:r w:rsidR="00B66B82" w:rsidRPr="00806C85">
        <w:rPr>
          <w:rStyle w:val="IvDbodytextChar"/>
          <w:rFonts w:cs="Times New Roman"/>
          <w:spacing w:val="0"/>
        </w:rPr>
        <w:t>caused by the mobility.</w:t>
      </w:r>
    </w:p>
    <w:p w14:paraId="28FF94F4" w14:textId="4DEB1FFA" w:rsidR="00D162B4" w:rsidRDefault="003E22C9" w:rsidP="00FF3B47">
      <w:pPr>
        <w:pStyle w:val="Observation"/>
        <w:rPr>
          <w:rStyle w:val="IvDbodytextChar"/>
          <w:rFonts w:cs="Times New Roman"/>
          <w:spacing w:val="0"/>
        </w:rPr>
      </w:pPr>
      <w:bookmarkStart w:id="5" w:name="_Toc111017462"/>
      <w:bookmarkStart w:id="6" w:name="_Toc115391001"/>
      <w:r>
        <w:t>Legacy IAB procedures may incur high latency and overhead signalling when reconfiguring an IAB node due to its mobility.</w:t>
      </w:r>
      <w:bookmarkEnd w:id="5"/>
      <w:bookmarkEnd w:id="6"/>
    </w:p>
    <w:p w14:paraId="72925FEE" w14:textId="2FF81311" w:rsidR="003E22C9" w:rsidRPr="00806C85" w:rsidRDefault="003E22C9" w:rsidP="00806C85">
      <w:pPr>
        <w:pStyle w:val="BodyText"/>
        <w:rPr>
          <w:rStyle w:val="IvDbodytextChar"/>
          <w:rFonts w:cs="Times New Roman"/>
          <w:spacing w:val="0"/>
        </w:rPr>
      </w:pPr>
      <w:r>
        <w:rPr>
          <w:rStyle w:val="IvDbodytextChar"/>
          <w:rFonts w:cs="Times New Roman"/>
          <w:spacing w:val="0"/>
        </w:rPr>
        <w:t xml:space="preserve">Of course, even if the mobile IAB is moving, one aspect that can be exploited when considering F1 and RRC procedure is that its mobility may be predictable. One example is </w:t>
      </w:r>
      <w:r w:rsidR="00034B57">
        <w:rPr>
          <w:rStyle w:val="IvDbodytextChar"/>
          <w:rFonts w:cs="Times New Roman"/>
          <w:spacing w:val="0"/>
        </w:rPr>
        <w:t>to consider that a mobile IAB mode may be mounted on public transportation vehicle such as public busses or trains. In such a case, this type of vehicle has a predictable mobility that can be exploited when consideri</w:t>
      </w:r>
      <w:r w:rsidR="00A861DD">
        <w:rPr>
          <w:rStyle w:val="IvDbodytextChar"/>
          <w:rFonts w:cs="Times New Roman"/>
          <w:spacing w:val="0"/>
        </w:rPr>
        <w:t>ng that handovers may already been known in advance. In such a case, some F1 and RRC procedure such as the F1 setup and the BAP (re)configuration may be provided in advance (pre</w:t>
      </w:r>
      <w:r w:rsidR="00362622">
        <w:rPr>
          <w:rStyle w:val="IvDbodytextChar"/>
          <w:rFonts w:cs="Times New Roman"/>
          <w:spacing w:val="0"/>
        </w:rPr>
        <w:t>-</w:t>
      </w:r>
      <w:r w:rsidR="00A861DD">
        <w:rPr>
          <w:rStyle w:val="IvDbodytextChar"/>
          <w:rFonts w:cs="Times New Roman"/>
          <w:spacing w:val="0"/>
        </w:rPr>
        <w:t>configured) at the mobile IAB.</w:t>
      </w:r>
      <w:r w:rsidR="00DF690B">
        <w:rPr>
          <w:rStyle w:val="IvDbodytextChar"/>
          <w:rFonts w:cs="Times New Roman"/>
          <w:spacing w:val="0"/>
        </w:rPr>
        <w:t xml:space="preserve"> An example of what the procedure would like is shown in Figure 2</w:t>
      </w:r>
      <w:r w:rsidR="00806C85">
        <w:rPr>
          <w:rStyle w:val="IvDbodytextChar"/>
          <w:rFonts w:cs="Times New Roman"/>
          <w:spacing w:val="0"/>
        </w:rPr>
        <w:t>.</w:t>
      </w:r>
    </w:p>
    <w:p w14:paraId="70021E98" w14:textId="161BF3E0" w:rsidR="00D162B4" w:rsidRPr="005B4E2C" w:rsidRDefault="00EA1C1C" w:rsidP="00FF3B47">
      <w:pPr>
        <w:pStyle w:val="Observation"/>
        <w:rPr>
          <w:rStyle w:val="IvDbodytextChar"/>
          <w:iCs/>
        </w:rPr>
      </w:pPr>
      <w:bookmarkStart w:id="7" w:name="_Toc111017463"/>
      <w:bookmarkStart w:id="8" w:name="_Toc115391002"/>
      <w:r>
        <w:rPr>
          <w:rStyle w:val="IvDbodytextChar"/>
          <w:iCs/>
        </w:rPr>
        <w:t>Predictable mobility may be used to determine</w:t>
      </w:r>
      <w:r w:rsidR="00D162B4" w:rsidRPr="005B4E2C">
        <w:rPr>
          <w:rStyle w:val="IvDbodytextChar"/>
          <w:iCs/>
        </w:rPr>
        <w:t xml:space="preserve"> the route of the mobile IAB node </w:t>
      </w:r>
      <w:r>
        <w:rPr>
          <w:rStyle w:val="IvDbodytextChar"/>
          <w:iCs/>
        </w:rPr>
        <w:t xml:space="preserve">and to provide configurations in advance to the mobile IAB </w:t>
      </w:r>
      <w:proofErr w:type="gramStart"/>
      <w:r>
        <w:rPr>
          <w:rStyle w:val="IvDbodytextChar"/>
          <w:iCs/>
        </w:rPr>
        <w:t>in order to</w:t>
      </w:r>
      <w:proofErr w:type="gramEnd"/>
      <w:r>
        <w:rPr>
          <w:rStyle w:val="IvDbodytextChar"/>
          <w:iCs/>
        </w:rPr>
        <w:t xml:space="preserve"> execute F1 or RRC procedure</w:t>
      </w:r>
      <w:r w:rsidR="00992AD4">
        <w:rPr>
          <w:rStyle w:val="IvDbodytextChar"/>
          <w:iCs/>
        </w:rPr>
        <w:t>s (e.g.,</w:t>
      </w:r>
      <w:r w:rsidR="00D162B4" w:rsidRPr="005B4E2C">
        <w:rPr>
          <w:rStyle w:val="IvDbodytextChar"/>
          <w:iCs/>
        </w:rPr>
        <w:t xml:space="preserve"> </w:t>
      </w:r>
      <w:r w:rsidR="00992AD4">
        <w:rPr>
          <w:rStyle w:val="IvDbodytextChar"/>
          <w:iCs/>
        </w:rPr>
        <w:t>for providing handover commands in advance)</w:t>
      </w:r>
      <w:r w:rsidR="00D162B4" w:rsidRPr="005B4E2C">
        <w:rPr>
          <w:rStyle w:val="IvDbodytextChar"/>
          <w:iCs/>
        </w:rPr>
        <w:t>.</w:t>
      </w:r>
      <w:bookmarkEnd w:id="7"/>
      <w:bookmarkEnd w:id="8"/>
    </w:p>
    <w:p w14:paraId="77483AAA" w14:textId="77777777" w:rsidR="00D162B4" w:rsidRDefault="00D162B4" w:rsidP="002E4AAE"/>
    <w:p w14:paraId="1297C16C" w14:textId="656BDDFA" w:rsidR="00D162B4" w:rsidRDefault="008E6199" w:rsidP="00D162B4">
      <w:r>
        <w:rPr>
          <w:noProof/>
        </w:rPr>
        <w:object w:dxaOrig="12540" w:dyaOrig="5611" w14:anchorId="68F01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15.5pt;mso-width-percent:0;mso-height-percent:0;mso-width-percent:0;mso-height-percent:0" o:ole="">
            <v:imagedata r:id="rId12" o:title=""/>
          </v:shape>
          <o:OLEObject Type="Embed" ProgID="Visio.Drawing.15" ShapeID="_x0000_i1025" DrawAspect="Content" ObjectID="_1726005997" r:id="rId13"/>
        </w:object>
      </w:r>
    </w:p>
    <w:p w14:paraId="62E40B66" w14:textId="620DDB6F" w:rsidR="00D162B4" w:rsidRPr="00992AD4" w:rsidRDefault="00D162B4" w:rsidP="00992AD4">
      <w:pPr>
        <w:pStyle w:val="BodyText"/>
        <w:jc w:val="center"/>
        <w:rPr>
          <w:b/>
        </w:rPr>
      </w:pPr>
      <w:r w:rsidRPr="00992AD4">
        <w:rPr>
          <w:b/>
        </w:rPr>
        <w:t>Figure</w:t>
      </w:r>
      <w:r w:rsidR="00DF690B" w:rsidRPr="00992AD4">
        <w:rPr>
          <w:b/>
        </w:rPr>
        <w:t xml:space="preserve"> 2</w:t>
      </w:r>
      <w:r w:rsidRPr="00992AD4">
        <w:rPr>
          <w:b/>
        </w:rPr>
        <w:t xml:space="preserve">: </w:t>
      </w:r>
      <w:r w:rsidR="00992AD4">
        <w:rPr>
          <w:b/>
          <w:bCs/>
        </w:rPr>
        <w:t>D</w:t>
      </w:r>
      <w:r w:rsidRPr="00992AD4" w:rsidDel="00793444">
        <w:rPr>
          <w:b/>
          <w:bCs/>
        </w:rPr>
        <w:t>onor</w:t>
      </w:r>
      <w:r w:rsidRPr="00992AD4">
        <w:rPr>
          <w:b/>
        </w:rPr>
        <w:t xml:space="preserve"> nodes provide the necessary F1 and BAP configurations to be stored in advance and activated when mIAB is handed over to new parent/new Donor. </w:t>
      </w:r>
    </w:p>
    <w:p w14:paraId="30C2D457" w14:textId="22F976E0" w:rsidR="00D162B4" w:rsidRPr="002E4AAE" w:rsidRDefault="00DF690B" w:rsidP="00763DA3">
      <w:pPr>
        <w:pStyle w:val="BodyText"/>
      </w:pPr>
      <w:r>
        <w:t xml:space="preserve">In conclusion, </w:t>
      </w:r>
      <w:r w:rsidR="00315654">
        <w:t xml:space="preserve">a solution where certain configuration </w:t>
      </w:r>
      <w:r w:rsidR="00362622">
        <w:t>at the UE is</w:t>
      </w:r>
      <w:r w:rsidR="00315654">
        <w:t xml:space="preserve"> predefined (or provided in advance) would be</w:t>
      </w:r>
      <w:r w:rsidR="00362622">
        <w:t xml:space="preserve"> a</w:t>
      </w:r>
      <w:r w:rsidR="00315654">
        <w:t xml:space="preserve"> great benefit from a latency/connectivity interruption and signalling overhead point of view. At least this is an option that work</w:t>
      </w:r>
      <w:r w:rsidR="00362622">
        <w:t>s</w:t>
      </w:r>
      <w:r w:rsidR="00315654">
        <w:t xml:space="preserve"> on top of existing procedure</w:t>
      </w:r>
      <w:r w:rsidR="00362622">
        <w:t>s</w:t>
      </w:r>
      <w:r w:rsidR="00315654">
        <w:t xml:space="preserve"> for the IAB nodes.</w:t>
      </w:r>
    </w:p>
    <w:p w14:paraId="5CB38702" w14:textId="6E1E291C" w:rsidR="00287838" w:rsidRDefault="009263A6" w:rsidP="00A04F49">
      <w:pPr>
        <w:pStyle w:val="Proposal"/>
      </w:pPr>
      <w:bookmarkStart w:id="9" w:name="_Ref190406817"/>
      <w:bookmarkStart w:id="10" w:name="_Toc226862296"/>
      <w:bookmarkStart w:id="11" w:name="_Toc347823621"/>
      <w:bookmarkStart w:id="12" w:name="_Toc347824073"/>
      <w:bookmarkStart w:id="13" w:name="_Toc347824246"/>
      <w:bookmarkStart w:id="14" w:name="_Toc111017465"/>
      <w:bookmarkStart w:id="15" w:name="_Toc115391005"/>
      <w:r>
        <w:t xml:space="preserve">In addition to legacy IAB procedures, </w:t>
      </w:r>
      <w:r w:rsidR="00315654">
        <w:t xml:space="preserve">RAN2 to </w:t>
      </w:r>
      <w:r w:rsidR="00795058">
        <w:t>also consider</w:t>
      </w:r>
      <w:r>
        <w:t xml:space="preserve"> a</w:t>
      </w:r>
      <w:r w:rsidR="00315654">
        <w:t xml:space="preserve"> solution where certain configurations (e.g., BAP configuration) are predefined at the mobile IAB </w:t>
      </w:r>
      <w:r w:rsidR="005A3507">
        <w:t>to</w:t>
      </w:r>
      <w:r w:rsidR="00315654">
        <w:t xml:space="preserve"> reduce the connectivity interruption and signalling overhead during mobility</w:t>
      </w:r>
      <w:bookmarkEnd w:id="9"/>
      <w:bookmarkEnd w:id="10"/>
      <w:bookmarkEnd w:id="11"/>
      <w:bookmarkEnd w:id="12"/>
      <w:bookmarkEnd w:id="13"/>
      <w:r w:rsidR="005B4E2C">
        <w:t>.</w:t>
      </w:r>
      <w:bookmarkEnd w:id="14"/>
      <w:bookmarkEnd w:id="15"/>
    </w:p>
    <w:p w14:paraId="0D31E163" w14:textId="77777777" w:rsidR="003B4B16" w:rsidRDefault="00260112" w:rsidP="003B4B16">
      <w:pPr>
        <w:pStyle w:val="Heading2"/>
      </w:pPr>
      <w:r>
        <w:t>2.3</w:t>
      </w:r>
      <w:r>
        <w:tab/>
      </w:r>
      <w:r w:rsidR="003B4B16">
        <w:t>Open issues on group mobility</w:t>
      </w:r>
    </w:p>
    <w:p w14:paraId="52F328DE" w14:textId="05C1F985" w:rsidR="003B4B16" w:rsidRDefault="003B4B16" w:rsidP="003B4B16">
      <w:pPr>
        <w:pStyle w:val="BodyText"/>
      </w:pPr>
      <w:r>
        <w:t xml:space="preserve">When the mobile IAB-MT </w:t>
      </w:r>
      <w:r w:rsidR="001F5BEA">
        <w:t xml:space="preserve">changes its donor-CU </w:t>
      </w:r>
      <w:r w:rsidR="007C0A8E">
        <w:t>(</w:t>
      </w:r>
      <w:r w:rsidR="001F5BEA">
        <w:t>changed.g., during a handover leaving the old CU service area</w:t>
      </w:r>
      <w:r w:rsidR="007C0A8E">
        <w:t>)</w:t>
      </w:r>
      <w:r w:rsidR="001F5BEA">
        <w:t>,</w:t>
      </w:r>
      <w:r w:rsidR="007C0A8E">
        <w:t xml:space="preserve"> this has also an impact on UE</w:t>
      </w:r>
      <w:r w:rsidR="001F5BEA">
        <w:t>s</w:t>
      </w:r>
      <w:r w:rsidR="007C0A8E">
        <w:t xml:space="preserve"> served by the mobile IAB.</w:t>
      </w:r>
      <w:r w:rsidR="00247466">
        <w:t xml:space="preserve"> This is mainly because some of the parameter of the cell that is hosted on the mobile IAB may change and because the new CU may decide to reconfigure even the DU part of the mobile IAB (in case of full migration).</w:t>
      </w:r>
    </w:p>
    <w:p w14:paraId="2B3361B4" w14:textId="7D8E11B2" w:rsidR="00247466" w:rsidRDefault="00247466" w:rsidP="003B4B16">
      <w:pPr>
        <w:pStyle w:val="BodyText"/>
      </w:pPr>
      <w:r>
        <w:t>However, one of the aspect</w:t>
      </w:r>
      <w:r w:rsidR="00FF3B47">
        <w:t>s</w:t>
      </w:r>
      <w:r>
        <w:t xml:space="preserve"> to be considered is that</w:t>
      </w:r>
      <w:r w:rsidR="00770C48">
        <w:t>, from the perspective of a UE served by the mobile IAB, even if the mobile IAB-MT perform</w:t>
      </w:r>
      <w:r w:rsidR="002D36D8">
        <w:t>s</w:t>
      </w:r>
      <w:r w:rsidR="00770C48">
        <w:t xml:space="preserve"> a handover, </w:t>
      </w:r>
      <w:r w:rsidR="00AB7938">
        <w:t>a UE that is served by the mobile IAB does not really change any cell as is still physically located within the coverage of the mobile IAB.</w:t>
      </w:r>
    </w:p>
    <w:p w14:paraId="70EDA4AD" w14:textId="4E49C436" w:rsidR="00FF3B47" w:rsidRDefault="00FF3B47" w:rsidP="00FF3B47">
      <w:pPr>
        <w:pStyle w:val="Observation"/>
      </w:pPr>
      <w:bookmarkStart w:id="16" w:name="_Toc115391003"/>
      <w:r w:rsidRPr="00FF3B47">
        <w:t>Even if the mobile IAB-MT perform</w:t>
      </w:r>
      <w:r>
        <w:t>s</w:t>
      </w:r>
      <w:r w:rsidRPr="00FF3B47">
        <w:t xml:space="preserve"> a handover, a UE that is served by the mobile IAB does not really change any cell as </w:t>
      </w:r>
      <w:r w:rsidR="002D36D8">
        <w:t xml:space="preserve">it </w:t>
      </w:r>
      <w:r w:rsidRPr="00FF3B47">
        <w:t>is still physically located within the coverage of the mobile IAB.</w:t>
      </w:r>
      <w:bookmarkEnd w:id="16"/>
    </w:p>
    <w:p w14:paraId="6817C766" w14:textId="47105B5B" w:rsidR="00FF3B47" w:rsidRDefault="00FF3B47" w:rsidP="00FF3B47">
      <w:pPr>
        <w:pStyle w:val="BodyText"/>
      </w:pPr>
      <w:r>
        <w:t xml:space="preserve">According to this, </w:t>
      </w:r>
      <w:r w:rsidR="001C66D5">
        <w:t>in principle some RRC procedure</w:t>
      </w:r>
      <w:r w:rsidR="002D36D8">
        <w:t>s</w:t>
      </w:r>
      <w:r w:rsidR="001C66D5">
        <w:t xml:space="preserve"> that normally happen during a handover procedure can be avoided. This will bring benefits in terms of less connectivity interruption but also less </w:t>
      </w:r>
      <w:r w:rsidR="002D35D1">
        <w:t>signalling</w:t>
      </w:r>
      <w:r w:rsidR="001C66D5">
        <w:t xml:space="preserve"> overhead for the UE and the network.</w:t>
      </w:r>
      <w:r w:rsidR="002D35D1">
        <w:t xml:space="preserve"> In fact, since the cell in which a UE is connected does not really change, most likely the TA</w:t>
      </w:r>
      <w:r w:rsidR="002D36D8">
        <w:t xml:space="preserve"> (timing advance)</w:t>
      </w:r>
      <w:r w:rsidR="002D35D1">
        <w:t xml:space="preserve"> value that the UE is using for the UL synchronization can still fully </w:t>
      </w:r>
      <w:r w:rsidR="002D36D8">
        <w:t xml:space="preserve">be </w:t>
      </w:r>
      <w:r w:rsidR="002D35D1">
        <w:t>reused and this means that the RACH procedure may not be needed</w:t>
      </w:r>
      <w:r w:rsidR="00CD6AE5">
        <w:t xml:space="preserve"> in case of a group mobility of the UEs served by the mobile IAB.</w:t>
      </w:r>
    </w:p>
    <w:p w14:paraId="7A326CDD" w14:textId="7103D542" w:rsidR="00CD6AE5" w:rsidRDefault="00CD6AE5" w:rsidP="00CD6AE5">
      <w:pPr>
        <w:pStyle w:val="Proposal"/>
      </w:pPr>
      <w:bookmarkStart w:id="17" w:name="_Toc115391006"/>
      <w:r>
        <w:t>In case of a group handover of the UE served by the mobile IAB,</w:t>
      </w:r>
      <w:r w:rsidR="000D2E6A">
        <w:t xml:space="preserve"> RAN2 to consider a solution where RACH-less handover is supported.</w:t>
      </w:r>
      <w:bookmarkEnd w:id="17"/>
    </w:p>
    <w:p w14:paraId="21E820DB" w14:textId="414F706C" w:rsidR="000D2E6A" w:rsidRDefault="000D2E6A" w:rsidP="000D2E6A">
      <w:pPr>
        <w:pStyle w:val="BodyText"/>
      </w:pPr>
      <w:r>
        <w:t>Another aspect to be considered is</w:t>
      </w:r>
      <w:r w:rsidR="0034185C">
        <w:t xml:space="preserve"> how to handle the group mobility from a signalling perspective and what kind of impact this has over the air interface. </w:t>
      </w:r>
      <w:r w:rsidR="00841A04">
        <w:t>When more than one UE served by the mobile IAB need</w:t>
      </w:r>
      <w:r w:rsidR="00C712E3">
        <w:t>s</w:t>
      </w:r>
      <w:r w:rsidR="00841A04">
        <w:t xml:space="preserve"> to be handed </w:t>
      </w:r>
      <w:r w:rsidR="00CE0232">
        <w:t>over</w:t>
      </w:r>
      <w:r w:rsidR="00841A04">
        <w:t xml:space="preserve"> to the same cell (that in this case is </w:t>
      </w:r>
      <w:r w:rsidR="00C712E3">
        <w:t xml:space="preserve">the </w:t>
      </w:r>
      <w:r w:rsidR="00841A04">
        <w:t>new cell of the mobile IAB itself)</w:t>
      </w:r>
      <w:r w:rsidR="000E0EC6">
        <w:t xml:space="preserve"> certainly some </w:t>
      </w:r>
      <w:r w:rsidR="00D07AEF">
        <w:t>enhancement</w:t>
      </w:r>
      <w:r w:rsidR="000E0EC6">
        <w:t xml:space="preserve"> on the signa</w:t>
      </w:r>
      <w:r w:rsidR="00C712E3">
        <w:t>l</w:t>
      </w:r>
      <w:r w:rsidR="000E0EC6">
        <w:t>ling can be done.</w:t>
      </w:r>
    </w:p>
    <w:p w14:paraId="284361C0" w14:textId="598D7D6F" w:rsidR="003B4B16" w:rsidRDefault="000E0EC6" w:rsidP="00D07AEF">
      <w:pPr>
        <w:pStyle w:val="BodyText"/>
      </w:pPr>
      <w:r>
        <w:t>One possible enhancement over the X2/Xn interface could be that the source node (</w:t>
      </w:r>
      <w:r w:rsidR="00176BE8">
        <w:t xml:space="preserve">i.e., </w:t>
      </w:r>
      <w:r>
        <w:t>the old donor CU) may</w:t>
      </w:r>
      <w:r w:rsidR="00176BE8">
        <w:t xml:space="preserve"> include a list of UE contexts for which the handover is needed in one message that is send to the target </w:t>
      </w:r>
      <w:r w:rsidR="00176BE8">
        <w:lastRenderedPageBreak/>
        <w:t>node (i.e., the new donor CU) rather than triggering one handover message one for each of those UEs.</w:t>
      </w:r>
      <w:r w:rsidR="005C6706">
        <w:t xml:space="preserve"> However, when it comes to the air interface, according to the legacy procedure</w:t>
      </w:r>
      <w:r w:rsidR="0023256A">
        <w:t>,</w:t>
      </w:r>
      <w:r w:rsidR="005C6706">
        <w:t xml:space="preserve"> the handover command is UE</w:t>
      </w:r>
      <w:r w:rsidR="009D1E23">
        <w:t>-</w:t>
      </w:r>
      <w:r w:rsidR="005C6706">
        <w:t>specific and is not clear</w:t>
      </w:r>
      <w:r w:rsidR="00C07074">
        <w:t xml:space="preserve"> how the source node may</w:t>
      </w:r>
      <w:r w:rsidR="00D07AEF">
        <w:t xml:space="preserve"> deliver multiple </w:t>
      </w:r>
      <w:r w:rsidR="00D07AEF" w:rsidRPr="00D07AEF">
        <w:rPr>
          <w:i/>
          <w:iCs/>
        </w:rPr>
        <w:t>RRCReconfiguration</w:t>
      </w:r>
      <w:r w:rsidR="00D07AEF">
        <w:t xml:space="preserve"> messages to multiple UE</w:t>
      </w:r>
      <w:r w:rsidR="003C55F5">
        <w:t>,</w:t>
      </w:r>
      <w:r w:rsidR="00D07AEF">
        <w:t xml:space="preserve"> if those are received within only one message over the X2/Xn</w:t>
      </w:r>
      <w:r w:rsidR="00CE0232">
        <w:t xml:space="preserve"> (or N2/NGAP)</w:t>
      </w:r>
      <w:r w:rsidR="00D07AEF">
        <w:t xml:space="preserve"> interface.</w:t>
      </w:r>
    </w:p>
    <w:p w14:paraId="42F9C70D" w14:textId="61C45D8F" w:rsidR="00D07AEF" w:rsidRDefault="00587226" w:rsidP="00D07AEF">
      <w:pPr>
        <w:pStyle w:val="BodyText"/>
      </w:pPr>
      <w:r>
        <w:t>Of course</w:t>
      </w:r>
      <w:r w:rsidR="003C55F5">
        <w:t>,</w:t>
      </w:r>
      <w:r>
        <w:t xml:space="preserve"> RAN2 may discuss solution</w:t>
      </w:r>
      <w:r w:rsidR="003C55F5">
        <w:t>s</w:t>
      </w:r>
      <w:r>
        <w:t xml:space="preserve"> </w:t>
      </w:r>
      <w:proofErr w:type="gramStart"/>
      <w:r>
        <w:t>in order to</w:t>
      </w:r>
      <w:proofErr w:type="gramEnd"/>
      <w:r>
        <w:t xml:space="preserve"> handle this problem, but before doing this it would be good to wait for RAN3 progress </w:t>
      </w:r>
      <w:r w:rsidR="003C55F5">
        <w:t xml:space="preserve">in </w:t>
      </w:r>
      <w:r>
        <w:t>this</w:t>
      </w:r>
      <w:r w:rsidR="003C55F5">
        <w:t xml:space="preserve"> matter</w:t>
      </w:r>
      <w:r>
        <w:t>.</w:t>
      </w:r>
    </w:p>
    <w:p w14:paraId="54A3AB34" w14:textId="45462FF5" w:rsidR="00587226" w:rsidRDefault="00587226" w:rsidP="00587226">
      <w:pPr>
        <w:pStyle w:val="Proposal"/>
      </w:pPr>
      <w:bookmarkStart w:id="18" w:name="_Toc115391007"/>
      <w:r>
        <w:t>RAN2 to wait for RAN3 progress before discussion enhancement related to the group mobility procedure.</w:t>
      </w:r>
      <w:bookmarkEnd w:id="18"/>
    </w:p>
    <w:p w14:paraId="19CF1C82" w14:textId="74E5E178" w:rsidR="00587226" w:rsidRDefault="002034B2" w:rsidP="00587226">
      <w:pPr>
        <w:pStyle w:val="BodyText"/>
      </w:pPr>
      <w:r>
        <w:t>Further aspects that RAN2 can start to discuss already now is how a group handover is triggered. So far</w:t>
      </w:r>
      <w:r w:rsidR="003C55F5">
        <w:t>,</w:t>
      </w:r>
      <w:r>
        <w:t xml:space="preserve"> a legacy handover is triggered </w:t>
      </w:r>
      <w:r w:rsidR="003C55F5">
        <w:t xml:space="preserve">by </w:t>
      </w:r>
      <w:proofErr w:type="gramStart"/>
      <w:r>
        <w:t>the a</w:t>
      </w:r>
      <w:proofErr w:type="gramEnd"/>
      <w:r>
        <w:t xml:space="preserve"> source node according to a measurement report received </w:t>
      </w:r>
      <w:r w:rsidR="003C55F5">
        <w:t xml:space="preserve">from </w:t>
      </w:r>
      <w:r>
        <w:t xml:space="preserve">the UE. Here we have </w:t>
      </w:r>
      <w:proofErr w:type="gramStart"/>
      <w:r>
        <w:t xml:space="preserve">a </w:t>
      </w:r>
      <w:r w:rsidR="003C55F5">
        <w:t>the</w:t>
      </w:r>
      <w:proofErr w:type="gramEnd"/>
      <w:r w:rsidR="003C55F5">
        <w:t xml:space="preserve"> </w:t>
      </w:r>
      <w:r>
        <w:t xml:space="preserve">special situation has the CU to which the mobile IAB is connected may receive multiple measurement reports </w:t>
      </w:r>
      <w:r w:rsidR="003C55F5">
        <w:t xml:space="preserve">from </w:t>
      </w:r>
      <w:r>
        <w:t>the UEs served by the mobile IAB within a time span that can be quite large. This is because each UE may be configured with different measurement reporting configuration.</w:t>
      </w:r>
      <w:r w:rsidR="000A3DC1">
        <w:t xml:space="preserve"> According to this, it </w:t>
      </w:r>
      <w:r w:rsidR="003C55F5">
        <w:t xml:space="preserve">is </w:t>
      </w:r>
      <w:r w:rsidR="000A3DC1">
        <w:t>not clear how the group handover is triggered.</w:t>
      </w:r>
    </w:p>
    <w:p w14:paraId="4410EB6C" w14:textId="28E831E7" w:rsidR="000A3DC1" w:rsidRDefault="000A3DC1" w:rsidP="000A3DC1">
      <w:pPr>
        <w:pStyle w:val="Proposal"/>
      </w:pPr>
      <w:bookmarkStart w:id="19" w:name="_Toc115391008"/>
      <w:r>
        <w:t xml:space="preserve">RAN2 to discuss what is the triggering condition for the group </w:t>
      </w:r>
      <w:r w:rsidR="00595268">
        <w:t>mobility</w:t>
      </w:r>
      <w:r>
        <w:t xml:space="preserve"> of the UEs served by the mobile IAB.</w:t>
      </w:r>
      <w:bookmarkEnd w:id="19"/>
    </w:p>
    <w:p w14:paraId="06540012" w14:textId="3A07029F" w:rsidR="00595268" w:rsidRDefault="00595268" w:rsidP="00595268">
      <w:pPr>
        <w:pStyle w:val="BodyText"/>
      </w:pPr>
      <w:r>
        <w:t xml:space="preserve">Another aspect that is not clear is how to handle </w:t>
      </w:r>
      <w:r w:rsidR="00AB07A7">
        <w:t xml:space="preserve">during the group mobility the </w:t>
      </w:r>
      <w:r>
        <w:t xml:space="preserve">UEs that are in RRC_IDLE and RRC_INACTIVE </w:t>
      </w:r>
      <w:r w:rsidR="00AB07A7">
        <w:t xml:space="preserve">and </w:t>
      </w:r>
      <w:r>
        <w:t>that are inside the vehicle in</w:t>
      </w:r>
      <w:r w:rsidR="00AB07A7">
        <w:t xml:space="preserve"> which the mobile IAB is mounted. While for the UEs that are in RRC_IDLE one may say that there is no impact (as they will perform cell (re</w:t>
      </w:r>
      <w:r w:rsidR="003C55F5">
        <w:t>-</w:t>
      </w:r>
      <w:r w:rsidR="00AB07A7">
        <w:t xml:space="preserve">)selection at some point), a special handling of UEs in RRC_INACTIVE may be needed. </w:t>
      </w:r>
      <w:r w:rsidR="00365180">
        <w:t>For th</w:t>
      </w:r>
      <w:r w:rsidR="003C55F5">
        <w:t>ese</w:t>
      </w:r>
      <w:r w:rsidR="00365180">
        <w:t xml:space="preserve"> UE</w:t>
      </w:r>
      <w:r w:rsidR="00D8101C">
        <w:t>s</w:t>
      </w:r>
      <w:r w:rsidR="00365180">
        <w:t>, their context needs to be relocated from the old donor CU to the new donor CU and when the group mobility is performed</w:t>
      </w:r>
      <w:r w:rsidR="003C55F5">
        <w:t>,</w:t>
      </w:r>
      <w:r w:rsidR="00D8101C">
        <w:t xml:space="preserve"> one solution would be to do this relocation on the network side. If this is the case, one </w:t>
      </w:r>
      <w:r w:rsidR="003C55F5">
        <w:t>can</w:t>
      </w:r>
      <w:r w:rsidR="00D8101C">
        <w:t xml:space="preserve"> say that as far as </w:t>
      </w:r>
      <w:r w:rsidR="0094706A">
        <w:t>a</w:t>
      </w:r>
      <w:r w:rsidR="00D8101C">
        <w:t xml:space="preserve"> UE i</w:t>
      </w:r>
      <w:r w:rsidR="0094706A">
        <w:t>n RRC_INACTIVE is located inside the vehicle in which the mobile IAB is mounted</w:t>
      </w:r>
      <w:r w:rsidR="003C55F5">
        <w:t>,</w:t>
      </w:r>
      <w:r w:rsidR="0094706A">
        <w:t xml:space="preserve"> there would be no need to do any RNA update procedure since the UE context has been already relocated on the network side and the network is perfectly aware of where these UEs in RRC_INACTIVE are. </w:t>
      </w:r>
    </w:p>
    <w:p w14:paraId="68D751A3" w14:textId="7E99E0AD" w:rsidR="0094706A" w:rsidRDefault="0094706A" w:rsidP="0094706A">
      <w:pPr>
        <w:pStyle w:val="Proposal"/>
      </w:pPr>
      <w:bookmarkStart w:id="20" w:name="_Toc115391009"/>
      <w:r>
        <w:t>RAN2 to discuss how to handle UEs in RRC_IDLE and RRC_INACTIVE during the group mobility of the UEs (in RRC_CONNECTED) served by the mobile IAB.</w:t>
      </w:r>
      <w:bookmarkEnd w:id="20"/>
    </w:p>
    <w:p w14:paraId="0CE149B1" w14:textId="77777777" w:rsidR="0094706A" w:rsidRPr="00587226" w:rsidRDefault="0094706A" w:rsidP="00595268">
      <w:pPr>
        <w:pStyle w:val="BodyText"/>
      </w:pPr>
    </w:p>
    <w:p w14:paraId="20D74898" w14:textId="6826DF48" w:rsidR="00C01F33" w:rsidRPr="00CE0424" w:rsidRDefault="003569C3"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B457110" w14:textId="77777777" w:rsidR="00CE0232"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15391000" w:history="1">
        <w:r w:rsidR="00CE0232" w:rsidRPr="003F7EEA">
          <w:rPr>
            <w:rStyle w:val="Hyperlink"/>
            <w:noProof/>
          </w:rPr>
          <w:t>Observation 1</w:t>
        </w:r>
        <w:r w:rsidR="00CE0232">
          <w:rPr>
            <w:rFonts w:asciiTheme="minorHAnsi" w:eastAsiaTheme="minorEastAsia" w:hAnsiTheme="minorHAnsi" w:cstheme="minorBidi"/>
            <w:b w:val="0"/>
            <w:noProof/>
            <w:sz w:val="24"/>
            <w:szCs w:val="24"/>
            <w:lang w:val="en-FI" w:eastAsia="en-GB"/>
          </w:rPr>
          <w:tab/>
        </w:r>
        <w:r w:rsidR="00CE0232" w:rsidRPr="003F7EEA">
          <w:rPr>
            <w:rStyle w:val="Hyperlink"/>
            <w:noProof/>
          </w:rPr>
          <w:t>Early identification of a mobile IAB cell may help a UE to avoid the triggering of unnecessary RRC procedures.</w:t>
        </w:r>
      </w:hyperlink>
    </w:p>
    <w:p w14:paraId="520F4382" w14:textId="77777777" w:rsidR="00CE0232" w:rsidRDefault="00CE023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001" w:history="1">
        <w:r w:rsidRPr="003F7EEA">
          <w:rPr>
            <w:rStyle w:val="Hyperlink"/>
            <w:noProof/>
          </w:rPr>
          <w:t>Observation 2</w:t>
        </w:r>
        <w:r>
          <w:rPr>
            <w:rFonts w:asciiTheme="minorHAnsi" w:eastAsiaTheme="minorEastAsia" w:hAnsiTheme="minorHAnsi" w:cstheme="minorBidi"/>
            <w:b w:val="0"/>
            <w:noProof/>
            <w:sz w:val="24"/>
            <w:szCs w:val="24"/>
            <w:lang w:val="en-FI" w:eastAsia="en-GB"/>
          </w:rPr>
          <w:tab/>
        </w:r>
        <w:r w:rsidRPr="003F7EEA">
          <w:rPr>
            <w:rStyle w:val="Hyperlink"/>
            <w:noProof/>
          </w:rPr>
          <w:t>Legacy IAB procedures may incur high latency and overhead signalling when reconfiguring an IAB node due to its mobility.</w:t>
        </w:r>
      </w:hyperlink>
    </w:p>
    <w:p w14:paraId="2E9DC41E" w14:textId="77777777" w:rsidR="00CE0232" w:rsidRDefault="00CE023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002" w:history="1">
        <w:r w:rsidRPr="003F7EEA">
          <w:rPr>
            <w:rStyle w:val="Hyperlink"/>
            <w:rFonts w:cs="Arial"/>
            <w:iCs/>
            <w:noProof/>
            <w:spacing w:val="2"/>
          </w:rPr>
          <w:t>Observation 3</w:t>
        </w:r>
        <w:r>
          <w:rPr>
            <w:rFonts w:asciiTheme="minorHAnsi" w:eastAsiaTheme="minorEastAsia" w:hAnsiTheme="minorHAnsi" w:cstheme="minorBidi"/>
            <w:b w:val="0"/>
            <w:noProof/>
            <w:sz w:val="24"/>
            <w:szCs w:val="24"/>
            <w:lang w:val="en-FI" w:eastAsia="en-GB"/>
          </w:rPr>
          <w:tab/>
        </w:r>
        <w:r w:rsidRPr="003F7EEA">
          <w:rPr>
            <w:rStyle w:val="Hyperlink"/>
            <w:rFonts w:cs="Arial"/>
            <w:iCs/>
            <w:noProof/>
            <w:spacing w:val="2"/>
          </w:rPr>
          <w:t>Predictable mobility may be used to determine the route of the mobile IAB node and to provide configurations in advance to the mobile IAB in order to execute F1 or RRC procedures (e.g., for providing handover commands in advance).</w:t>
        </w:r>
      </w:hyperlink>
    </w:p>
    <w:p w14:paraId="75799055" w14:textId="77777777" w:rsidR="00CE0232" w:rsidRDefault="00CE023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003" w:history="1">
        <w:r w:rsidRPr="003F7EEA">
          <w:rPr>
            <w:rStyle w:val="Hyperlink"/>
            <w:noProof/>
          </w:rPr>
          <w:t>Observation 4</w:t>
        </w:r>
        <w:r>
          <w:rPr>
            <w:rFonts w:asciiTheme="minorHAnsi" w:eastAsiaTheme="minorEastAsia" w:hAnsiTheme="minorHAnsi" w:cstheme="minorBidi"/>
            <w:b w:val="0"/>
            <w:noProof/>
            <w:sz w:val="24"/>
            <w:szCs w:val="24"/>
            <w:lang w:val="en-FI" w:eastAsia="en-GB"/>
          </w:rPr>
          <w:tab/>
        </w:r>
        <w:r w:rsidRPr="003F7EEA">
          <w:rPr>
            <w:rStyle w:val="Hyperlink"/>
            <w:noProof/>
          </w:rPr>
          <w:t>Even if the mobile IAB-MT performs a handover, a UE that is served by the mobile IAB does not really change any cell as it is still physically located within the coverage of the mobile IAB.</w:t>
        </w:r>
      </w:hyperlink>
    </w:p>
    <w:p w14:paraId="029CA090" w14:textId="53A2FA20"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43F0180" w14:textId="77777777" w:rsidR="00CE0232"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91004" w:history="1">
        <w:r w:rsidR="00CE0232" w:rsidRPr="007B1F32">
          <w:rPr>
            <w:rStyle w:val="Hyperlink"/>
            <w:noProof/>
          </w:rPr>
          <w:t>Proposal 1</w:t>
        </w:r>
        <w:r w:rsidR="00CE0232">
          <w:rPr>
            <w:rFonts w:asciiTheme="minorHAnsi" w:eastAsiaTheme="minorEastAsia" w:hAnsiTheme="minorHAnsi" w:cstheme="minorBidi"/>
            <w:b w:val="0"/>
            <w:noProof/>
            <w:sz w:val="24"/>
            <w:szCs w:val="24"/>
            <w:lang w:val="en-FI" w:eastAsia="en-GB"/>
          </w:rPr>
          <w:tab/>
        </w:r>
        <w:r w:rsidR="00CE0232" w:rsidRPr="007B1F32">
          <w:rPr>
            <w:rStyle w:val="Hyperlink"/>
            <w:noProof/>
          </w:rPr>
          <w:t>RAN2 to discuss the need of provide mobile IAB specific information to the UE, such as mobile IAB’s position, velocity, access class/category and any other parameters to help the UE in performing (or avoiding) certain RRC procedures.</w:t>
        </w:r>
      </w:hyperlink>
    </w:p>
    <w:p w14:paraId="60296F87" w14:textId="77777777" w:rsidR="00CE0232" w:rsidRDefault="00CE023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005" w:history="1">
        <w:r w:rsidRPr="007B1F32">
          <w:rPr>
            <w:rStyle w:val="Hyperlink"/>
            <w:noProof/>
          </w:rPr>
          <w:t>Proposal 2</w:t>
        </w:r>
        <w:r>
          <w:rPr>
            <w:rFonts w:asciiTheme="minorHAnsi" w:eastAsiaTheme="minorEastAsia" w:hAnsiTheme="minorHAnsi" w:cstheme="minorBidi"/>
            <w:b w:val="0"/>
            <w:noProof/>
            <w:sz w:val="24"/>
            <w:szCs w:val="24"/>
            <w:lang w:val="en-FI" w:eastAsia="en-GB"/>
          </w:rPr>
          <w:tab/>
        </w:r>
        <w:r w:rsidRPr="007B1F32">
          <w:rPr>
            <w:rStyle w:val="Hyperlink"/>
            <w:noProof/>
          </w:rPr>
          <w:t>In addition to legacy IAB procedures, RAN2 to also consider a solution where certain configurations (e.g., BAP configuration) are predefined at the mobile IAB to reduce the connectivity interruption and signalling overhead during mobility.</w:t>
        </w:r>
      </w:hyperlink>
    </w:p>
    <w:p w14:paraId="30A87AB1" w14:textId="77777777" w:rsidR="00CE0232" w:rsidRDefault="00CE023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006" w:history="1">
        <w:r w:rsidRPr="007B1F32">
          <w:rPr>
            <w:rStyle w:val="Hyperlink"/>
            <w:noProof/>
          </w:rPr>
          <w:t>Proposal 3</w:t>
        </w:r>
        <w:r>
          <w:rPr>
            <w:rFonts w:asciiTheme="minorHAnsi" w:eastAsiaTheme="minorEastAsia" w:hAnsiTheme="minorHAnsi" w:cstheme="minorBidi"/>
            <w:b w:val="0"/>
            <w:noProof/>
            <w:sz w:val="24"/>
            <w:szCs w:val="24"/>
            <w:lang w:val="en-FI" w:eastAsia="en-GB"/>
          </w:rPr>
          <w:tab/>
        </w:r>
        <w:r w:rsidRPr="007B1F32">
          <w:rPr>
            <w:rStyle w:val="Hyperlink"/>
            <w:noProof/>
          </w:rPr>
          <w:t>In case of a group handover of the UE served by the mobile IAB, RAN2 to consider a solution where RACH-less handover is supported.</w:t>
        </w:r>
      </w:hyperlink>
    </w:p>
    <w:p w14:paraId="4A779A50" w14:textId="77777777" w:rsidR="00CE0232" w:rsidRDefault="00CE023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007" w:history="1">
        <w:r w:rsidRPr="007B1F32">
          <w:rPr>
            <w:rStyle w:val="Hyperlink"/>
            <w:noProof/>
          </w:rPr>
          <w:t>Proposal 4</w:t>
        </w:r>
        <w:r>
          <w:rPr>
            <w:rFonts w:asciiTheme="minorHAnsi" w:eastAsiaTheme="minorEastAsia" w:hAnsiTheme="minorHAnsi" w:cstheme="minorBidi"/>
            <w:b w:val="0"/>
            <w:noProof/>
            <w:sz w:val="24"/>
            <w:szCs w:val="24"/>
            <w:lang w:val="en-FI" w:eastAsia="en-GB"/>
          </w:rPr>
          <w:tab/>
        </w:r>
        <w:r w:rsidRPr="007B1F32">
          <w:rPr>
            <w:rStyle w:val="Hyperlink"/>
            <w:noProof/>
          </w:rPr>
          <w:t>RAN2 to wait for RAN3 progress before discussion enhancement related to the group mobility procedure.</w:t>
        </w:r>
      </w:hyperlink>
    </w:p>
    <w:p w14:paraId="6967C9E0" w14:textId="77777777" w:rsidR="00CE0232" w:rsidRDefault="00CE023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008" w:history="1">
        <w:r w:rsidRPr="007B1F32">
          <w:rPr>
            <w:rStyle w:val="Hyperlink"/>
            <w:noProof/>
          </w:rPr>
          <w:t>Proposal 5</w:t>
        </w:r>
        <w:r>
          <w:rPr>
            <w:rFonts w:asciiTheme="minorHAnsi" w:eastAsiaTheme="minorEastAsia" w:hAnsiTheme="minorHAnsi" w:cstheme="minorBidi"/>
            <w:b w:val="0"/>
            <w:noProof/>
            <w:sz w:val="24"/>
            <w:szCs w:val="24"/>
            <w:lang w:val="en-FI" w:eastAsia="en-GB"/>
          </w:rPr>
          <w:tab/>
        </w:r>
        <w:r w:rsidRPr="007B1F32">
          <w:rPr>
            <w:rStyle w:val="Hyperlink"/>
            <w:noProof/>
          </w:rPr>
          <w:t>RAN2 to discuss what is the triggering condition for the group mobility of the UEs served by the mobile IAB.</w:t>
        </w:r>
      </w:hyperlink>
    </w:p>
    <w:p w14:paraId="4DB875E8" w14:textId="77777777" w:rsidR="00CE0232" w:rsidRDefault="00CE023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009" w:history="1">
        <w:r w:rsidRPr="007B1F32">
          <w:rPr>
            <w:rStyle w:val="Hyperlink"/>
            <w:noProof/>
          </w:rPr>
          <w:t>Proposal 6</w:t>
        </w:r>
        <w:r>
          <w:rPr>
            <w:rFonts w:asciiTheme="minorHAnsi" w:eastAsiaTheme="minorEastAsia" w:hAnsiTheme="minorHAnsi" w:cstheme="minorBidi"/>
            <w:b w:val="0"/>
            <w:noProof/>
            <w:sz w:val="24"/>
            <w:szCs w:val="24"/>
            <w:lang w:val="en-FI" w:eastAsia="en-GB"/>
          </w:rPr>
          <w:tab/>
        </w:r>
        <w:r w:rsidRPr="007B1F32">
          <w:rPr>
            <w:rStyle w:val="Hyperlink"/>
            <w:noProof/>
          </w:rPr>
          <w:t>RAN2 to discuss how to handle UEs in RRC_IDLE and RRC_INACTIVE during the group mobility of the UEs (in RRC_CONNECTED) served by the mobile IAB.</w:t>
        </w:r>
      </w:hyperlink>
    </w:p>
    <w:p w14:paraId="64F3E645" w14:textId="389035D3" w:rsidR="00C01F33" w:rsidRPr="003569C3" w:rsidRDefault="006E1C82" w:rsidP="003569C3">
      <w:pPr>
        <w:pStyle w:val="BodyText"/>
        <w:rPr>
          <w:b/>
        </w:rPr>
      </w:pPr>
      <w:r>
        <w:rPr>
          <w:b/>
          <w:bCs/>
          <w:lang w:val="en-US"/>
        </w:rPr>
        <w:fldChar w:fldCharType="end"/>
      </w:r>
    </w:p>
    <w:p w14:paraId="7BD5CFC3" w14:textId="54F17372" w:rsidR="00F507D1" w:rsidRPr="00CE0424" w:rsidRDefault="003569C3" w:rsidP="00CE0424">
      <w:pPr>
        <w:pStyle w:val="Heading1"/>
      </w:pPr>
      <w:bookmarkStart w:id="21" w:name="_In-sequence_SDU_delivery"/>
      <w:bookmarkEnd w:id="21"/>
      <w:r>
        <w:t>4</w:t>
      </w:r>
      <w:r>
        <w:tab/>
      </w:r>
      <w:r w:rsidR="00F507D1" w:rsidRPr="00CE0424">
        <w:t>References</w:t>
      </w:r>
    </w:p>
    <w:bookmarkStart w:id="22" w:name="_Ref174151459"/>
    <w:bookmarkStart w:id="23" w:name="_Ref189809556"/>
    <w:p w14:paraId="242560CB" w14:textId="0C17D569" w:rsidR="00B96A6F" w:rsidRDefault="003569C3" w:rsidP="00B96A6F">
      <w:pPr>
        <w:pStyle w:val="Reference"/>
      </w:pPr>
      <w:r>
        <w:fldChar w:fldCharType="begin"/>
      </w:r>
      <w:r>
        <w:instrText xml:space="preserve"> HYPERLINK "http://www.3gpp.org/ftp//tsg_ran/TSG_RAN/TSGR_96/Docs/</w:instrText>
      </w:r>
      <w:r>
        <w:cr/>
        <w:instrText xml:space="preserve">RP-221815.zip" </w:instrText>
      </w:r>
      <w:r>
        <w:fldChar w:fldCharType="separate"/>
      </w:r>
      <w:r w:rsidR="00B96A6F" w:rsidRPr="003569C3">
        <w:rPr>
          <w:rStyle w:val="Hyperlink"/>
        </w:rPr>
        <w:t>RP-221815</w:t>
      </w:r>
      <w:r>
        <w:fldChar w:fldCharType="end"/>
      </w:r>
      <w:r w:rsidR="00B96A6F">
        <w:t>, WID on Mobile IAB for NR, 3GPP TSG RAN#96, Budapest, Hungary, June 2022</w:t>
      </w:r>
    </w:p>
    <w:p w14:paraId="4193CA81" w14:textId="14D4E9A1" w:rsidR="005F3025" w:rsidRPr="00CE0424" w:rsidRDefault="005F3025" w:rsidP="00B96A6F">
      <w:pPr>
        <w:pStyle w:val="Reference"/>
        <w:numPr>
          <w:ilvl w:val="0"/>
          <w:numId w:val="0"/>
        </w:numPr>
        <w:ind w:left="567"/>
      </w:pPr>
    </w:p>
    <w:bookmarkEnd w:id="22"/>
    <w:bookmarkEnd w:id="23"/>
    <w:p w14:paraId="5DCC939F"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30480" w14:textId="77777777" w:rsidR="008E6199" w:rsidRDefault="008E6199">
      <w:r>
        <w:separator/>
      </w:r>
    </w:p>
  </w:endnote>
  <w:endnote w:type="continuationSeparator" w:id="0">
    <w:p w14:paraId="604430CA" w14:textId="77777777" w:rsidR="008E6199" w:rsidRDefault="008E6199">
      <w:r>
        <w:continuationSeparator/>
      </w:r>
    </w:p>
  </w:endnote>
  <w:endnote w:type="continuationNotice" w:id="1">
    <w:p w14:paraId="20081037" w14:textId="77777777" w:rsidR="008E6199" w:rsidRDefault="008E6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2D9F8" w14:textId="77777777" w:rsidR="008E6199" w:rsidRDefault="008E6199">
      <w:r>
        <w:separator/>
      </w:r>
    </w:p>
  </w:footnote>
  <w:footnote w:type="continuationSeparator" w:id="0">
    <w:p w14:paraId="0FB8C7AD" w14:textId="77777777" w:rsidR="008E6199" w:rsidRDefault="008E6199">
      <w:r>
        <w:continuationSeparator/>
      </w:r>
    </w:p>
  </w:footnote>
  <w:footnote w:type="continuationNotice" w:id="1">
    <w:p w14:paraId="6E904FF4" w14:textId="77777777" w:rsidR="008E6199" w:rsidRDefault="008E6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6CC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C28A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AE1AAD"/>
    <w:multiLevelType w:val="hybridMultilevel"/>
    <w:tmpl w:val="94DC6076"/>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509244B8"/>
    <w:lvl w:ilvl="0" w:tplc="D06C715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A85D06"/>
    <w:multiLevelType w:val="hybridMultilevel"/>
    <w:tmpl w:val="D4D0A74A"/>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F33D55"/>
    <w:multiLevelType w:val="hybridMultilevel"/>
    <w:tmpl w:val="8BEA2970"/>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56831671">
    <w:abstractNumId w:val="4"/>
  </w:num>
  <w:num w:numId="2" w16cid:durableId="1170217746">
    <w:abstractNumId w:val="21"/>
  </w:num>
  <w:num w:numId="3" w16cid:durableId="1087196209">
    <w:abstractNumId w:val="16"/>
  </w:num>
  <w:num w:numId="4" w16cid:durableId="1855919026">
    <w:abstractNumId w:val="17"/>
  </w:num>
  <w:num w:numId="5" w16cid:durableId="455028172">
    <w:abstractNumId w:val="13"/>
  </w:num>
  <w:num w:numId="6" w16cid:durableId="1722367561">
    <w:abstractNumId w:val="19"/>
  </w:num>
  <w:num w:numId="7" w16cid:durableId="1472097325">
    <w:abstractNumId w:val="25"/>
  </w:num>
  <w:num w:numId="8" w16cid:durableId="771170056">
    <w:abstractNumId w:val="14"/>
  </w:num>
  <w:num w:numId="9" w16cid:durableId="463696242">
    <w:abstractNumId w:val="10"/>
  </w:num>
  <w:num w:numId="10" w16cid:durableId="2140954050">
    <w:abstractNumId w:val="2"/>
  </w:num>
  <w:num w:numId="11" w16cid:durableId="515387400">
    <w:abstractNumId w:val="1"/>
  </w:num>
  <w:num w:numId="12" w16cid:durableId="1439444088">
    <w:abstractNumId w:val="0"/>
  </w:num>
  <w:num w:numId="13" w16cid:durableId="290403634">
    <w:abstractNumId w:val="22"/>
  </w:num>
  <w:num w:numId="14" w16cid:durableId="138809797">
    <w:abstractNumId w:val="23"/>
  </w:num>
  <w:num w:numId="15" w16cid:durableId="464935970">
    <w:abstractNumId w:val="18"/>
  </w:num>
  <w:num w:numId="16" w16cid:durableId="424619062">
    <w:abstractNumId w:val="27"/>
  </w:num>
  <w:num w:numId="17" w16cid:durableId="593981323">
    <w:abstractNumId w:val="7"/>
  </w:num>
  <w:num w:numId="18" w16cid:durableId="1194419992">
    <w:abstractNumId w:val="9"/>
  </w:num>
  <w:num w:numId="19" w16cid:durableId="1986885405">
    <w:abstractNumId w:val="5"/>
  </w:num>
  <w:num w:numId="20" w16cid:durableId="1060176581">
    <w:abstractNumId w:val="33"/>
  </w:num>
  <w:num w:numId="21" w16cid:durableId="487404895">
    <w:abstractNumId w:val="15"/>
  </w:num>
  <w:num w:numId="22" w16cid:durableId="919798434">
    <w:abstractNumId w:val="32"/>
  </w:num>
  <w:num w:numId="23" w16cid:durableId="678777445">
    <w:abstractNumId w:val="11"/>
  </w:num>
  <w:num w:numId="24" w16cid:durableId="1652827468">
    <w:abstractNumId w:val="6"/>
  </w:num>
  <w:num w:numId="25" w16cid:durableId="1214541864">
    <w:abstractNumId w:val="8"/>
  </w:num>
  <w:num w:numId="26" w16cid:durableId="792404792">
    <w:abstractNumId w:val="31"/>
  </w:num>
  <w:num w:numId="27" w16cid:durableId="2132820345">
    <w:abstractNumId w:val="34"/>
  </w:num>
  <w:num w:numId="28" w16cid:durableId="1642266758">
    <w:abstractNumId w:val="26"/>
  </w:num>
  <w:num w:numId="29" w16cid:durableId="1236160660">
    <w:abstractNumId w:val="12"/>
  </w:num>
  <w:num w:numId="30" w16cid:durableId="20152993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413598">
    <w:abstractNumId w:val="3"/>
  </w:num>
  <w:num w:numId="32" w16cid:durableId="318195587">
    <w:abstractNumId w:val="29"/>
  </w:num>
  <w:num w:numId="33" w16cid:durableId="2128087188">
    <w:abstractNumId w:val="29"/>
  </w:num>
  <w:num w:numId="34" w16cid:durableId="1879002691">
    <w:abstractNumId w:val="20"/>
  </w:num>
  <w:num w:numId="35" w16cid:durableId="1336036875">
    <w:abstractNumId w:val="28"/>
  </w:num>
  <w:num w:numId="36" w16cid:durableId="255872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proofState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07AB"/>
    <w:rsid w:val="0002564D"/>
    <w:rsid w:val="00025ECA"/>
    <w:rsid w:val="000325B8"/>
    <w:rsid w:val="00034B57"/>
    <w:rsid w:val="00034C15"/>
    <w:rsid w:val="00036BA1"/>
    <w:rsid w:val="000422E2"/>
    <w:rsid w:val="00042F22"/>
    <w:rsid w:val="000444EF"/>
    <w:rsid w:val="00052A07"/>
    <w:rsid w:val="000534E3"/>
    <w:rsid w:val="0005606A"/>
    <w:rsid w:val="00057117"/>
    <w:rsid w:val="000616E7"/>
    <w:rsid w:val="0006487E"/>
    <w:rsid w:val="00065E1A"/>
    <w:rsid w:val="00075502"/>
    <w:rsid w:val="00077E5F"/>
    <w:rsid w:val="0008036A"/>
    <w:rsid w:val="00081AE6"/>
    <w:rsid w:val="000855EB"/>
    <w:rsid w:val="00085B52"/>
    <w:rsid w:val="000866F2"/>
    <w:rsid w:val="0009009F"/>
    <w:rsid w:val="00091557"/>
    <w:rsid w:val="000924C1"/>
    <w:rsid w:val="000924F0"/>
    <w:rsid w:val="0009253E"/>
    <w:rsid w:val="00093474"/>
    <w:rsid w:val="0009510F"/>
    <w:rsid w:val="000A1B7B"/>
    <w:rsid w:val="000A22EF"/>
    <w:rsid w:val="000A3DC1"/>
    <w:rsid w:val="000A44C0"/>
    <w:rsid w:val="000A56F2"/>
    <w:rsid w:val="000B2719"/>
    <w:rsid w:val="000B3A8F"/>
    <w:rsid w:val="000B4AB9"/>
    <w:rsid w:val="000B58C3"/>
    <w:rsid w:val="000B61E9"/>
    <w:rsid w:val="000C165A"/>
    <w:rsid w:val="000C2E19"/>
    <w:rsid w:val="000D0D07"/>
    <w:rsid w:val="000D2E6A"/>
    <w:rsid w:val="000D4797"/>
    <w:rsid w:val="000E0527"/>
    <w:rsid w:val="000E0EC6"/>
    <w:rsid w:val="000E1E92"/>
    <w:rsid w:val="000E236C"/>
    <w:rsid w:val="000F06D6"/>
    <w:rsid w:val="000F0EB1"/>
    <w:rsid w:val="000F1106"/>
    <w:rsid w:val="000F3BE9"/>
    <w:rsid w:val="000F3F6C"/>
    <w:rsid w:val="000F6DF3"/>
    <w:rsid w:val="001005FF"/>
    <w:rsid w:val="001062FB"/>
    <w:rsid w:val="001063E6"/>
    <w:rsid w:val="0011074F"/>
    <w:rsid w:val="00113CF4"/>
    <w:rsid w:val="001153EA"/>
    <w:rsid w:val="001154CD"/>
    <w:rsid w:val="00115643"/>
    <w:rsid w:val="001160D9"/>
    <w:rsid w:val="00116765"/>
    <w:rsid w:val="0012076F"/>
    <w:rsid w:val="001219F5"/>
    <w:rsid w:val="00121A20"/>
    <w:rsid w:val="0012377F"/>
    <w:rsid w:val="00124314"/>
    <w:rsid w:val="00126B4A"/>
    <w:rsid w:val="00132FD0"/>
    <w:rsid w:val="001344C0"/>
    <w:rsid w:val="001346FA"/>
    <w:rsid w:val="00135252"/>
    <w:rsid w:val="00137AB5"/>
    <w:rsid w:val="00137F0B"/>
    <w:rsid w:val="00145668"/>
    <w:rsid w:val="00151E23"/>
    <w:rsid w:val="001526E0"/>
    <w:rsid w:val="00153590"/>
    <w:rsid w:val="00155177"/>
    <w:rsid w:val="001551B5"/>
    <w:rsid w:val="001659C1"/>
    <w:rsid w:val="00173A8E"/>
    <w:rsid w:val="0017502C"/>
    <w:rsid w:val="00176BE8"/>
    <w:rsid w:val="0018143F"/>
    <w:rsid w:val="00181FF8"/>
    <w:rsid w:val="001849E3"/>
    <w:rsid w:val="00190AC1"/>
    <w:rsid w:val="001920BD"/>
    <w:rsid w:val="0019341A"/>
    <w:rsid w:val="00195B60"/>
    <w:rsid w:val="00197DF9"/>
    <w:rsid w:val="001A1987"/>
    <w:rsid w:val="001A2564"/>
    <w:rsid w:val="001A6173"/>
    <w:rsid w:val="001A621C"/>
    <w:rsid w:val="001A6CBA"/>
    <w:rsid w:val="001B0D97"/>
    <w:rsid w:val="001B5A5D"/>
    <w:rsid w:val="001C1BAB"/>
    <w:rsid w:val="001C1CE5"/>
    <w:rsid w:val="001C3D2A"/>
    <w:rsid w:val="001C66D5"/>
    <w:rsid w:val="001D0E3C"/>
    <w:rsid w:val="001D316D"/>
    <w:rsid w:val="001D3937"/>
    <w:rsid w:val="001D51BA"/>
    <w:rsid w:val="001D53E7"/>
    <w:rsid w:val="001D6342"/>
    <w:rsid w:val="001D6D53"/>
    <w:rsid w:val="001E58E2"/>
    <w:rsid w:val="001E7AED"/>
    <w:rsid w:val="001F3916"/>
    <w:rsid w:val="001F54C5"/>
    <w:rsid w:val="001F5BEA"/>
    <w:rsid w:val="001F662C"/>
    <w:rsid w:val="001F7074"/>
    <w:rsid w:val="00200490"/>
    <w:rsid w:val="00201F3A"/>
    <w:rsid w:val="002034B2"/>
    <w:rsid w:val="00203680"/>
    <w:rsid w:val="00203F96"/>
    <w:rsid w:val="002069B2"/>
    <w:rsid w:val="00207FA3"/>
    <w:rsid w:val="00213DCC"/>
    <w:rsid w:val="00214DA8"/>
    <w:rsid w:val="00215423"/>
    <w:rsid w:val="002158FA"/>
    <w:rsid w:val="00220600"/>
    <w:rsid w:val="002224DB"/>
    <w:rsid w:val="002226E6"/>
    <w:rsid w:val="00223E74"/>
    <w:rsid w:val="00223FCB"/>
    <w:rsid w:val="002252C3"/>
    <w:rsid w:val="00225C54"/>
    <w:rsid w:val="00230765"/>
    <w:rsid w:val="00230D18"/>
    <w:rsid w:val="002319E4"/>
    <w:rsid w:val="0023256A"/>
    <w:rsid w:val="00235632"/>
    <w:rsid w:val="00235872"/>
    <w:rsid w:val="00241559"/>
    <w:rsid w:val="002435B3"/>
    <w:rsid w:val="002458EB"/>
    <w:rsid w:val="00247466"/>
    <w:rsid w:val="002500C8"/>
    <w:rsid w:val="00257543"/>
    <w:rsid w:val="00260112"/>
    <w:rsid w:val="002617E7"/>
    <w:rsid w:val="00264228"/>
    <w:rsid w:val="00264334"/>
    <w:rsid w:val="0026473E"/>
    <w:rsid w:val="00266214"/>
    <w:rsid w:val="00267C83"/>
    <w:rsid w:val="0027144F"/>
    <w:rsid w:val="00271813"/>
    <w:rsid w:val="00271F3A"/>
    <w:rsid w:val="00273278"/>
    <w:rsid w:val="002737F4"/>
    <w:rsid w:val="00274A39"/>
    <w:rsid w:val="002805F5"/>
    <w:rsid w:val="00280751"/>
    <w:rsid w:val="0028280A"/>
    <w:rsid w:val="00286ACD"/>
    <w:rsid w:val="00287838"/>
    <w:rsid w:val="002907B5"/>
    <w:rsid w:val="00292EB7"/>
    <w:rsid w:val="002935CC"/>
    <w:rsid w:val="002939FD"/>
    <w:rsid w:val="00296227"/>
    <w:rsid w:val="00296F44"/>
    <w:rsid w:val="0029777D"/>
    <w:rsid w:val="002A055E"/>
    <w:rsid w:val="002A1D4E"/>
    <w:rsid w:val="002A2869"/>
    <w:rsid w:val="002B24D6"/>
    <w:rsid w:val="002C41E6"/>
    <w:rsid w:val="002D071A"/>
    <w:rsid w:val="002D34B2"/>
    <w:rsid w:val="002D35D1"/>
    <w:rsid w:val="002D36D8"/>
    <w:rsid w:val="002D48B0"/>
    <w:rsid w:val="002D5B37"/>
    <w:rsid w:val="002D6539"/>
    <w:rsid w:val="002D7637"/>
    <w:rsid w:val="002D79E8"/>
    <w:rsid w:val="002E17F2"/>
    <w:rsid w:val="002E3427"/>
    <w:rsid w:val="002E4AAE"/>
    <w:rsid w:val="002E7CAE"/>
    <w:rsid w:val="002F2771"/>
    <w:rsid w:val="002F37A9"/>
    <w:rsid w:val="002F5B0D"/>
    <w:rsid w:val="00301CE6"/>
    <w:rsid w:val="0030256B"/>
    <w:rsid w:val="0030501F"/>
    <w:rsid w:val="00307BA1"/>
    <w:rsid w:val="00311702"/>
    <w:rsid w:val="00311E82"/>
    <w:rsid w:val="00313FD6"/>
    <w:rsid w:val="003143BD"/>
    <w:rsid w:val="00315363"/>
    <w:rsid w:val="00315654"/>
    <w:rsid w:val="003203ED"/>
    <w:rsid w:val="003209C3"/>
    <w:rsid w:val="00322C9F"/>
    <w:rsid w:val="00324A56"/>
    <w:rsid w:val="00324D23"/>
    <w:rsid w:val="00331751"/>
    <w:rsid w:val="00334579"/>
    <w:rsid w:val="00335858"/>
    <w:rsid w:val="00336BDA"/>
    <w:rsid w:val="00337F4E"/>
    <w:rsid w:val="0034185C"/>
    <w:rsid w:val="00342BD7"/>
    <w:rsid w:val="00346DB5"/>
    <w:rsid w:val="003477B1"/>
    <w:rsid w:val="00351360"/>
    <w:rsid w:val="00351374"/>
    <w:rsid w:val="003569C3"/>
    <w:rsid w:val="00357380"/>
    <w:rsid w:val="003602D9"/>
    <w:rsid w:val="003604CE"/>
    <w:rsid w:val="00362622"/>
    <w:rsid w:val="00365180"/>
    <w:rsid w:val="00365C67"/>
    <w:rsid w:val="003660D1"/>
    <w:rsid w:val="00370E47"/>
    <w:rsid w:val="003742AC"/>
    <w:rsid w:val="00377CE1"/>
    <w:rsid w:val="00381355"/>
    <w:rsid w:val="00385BF0"/>
    <w:rsid w:val="003939FF"/>
    <w:rsid w:val="00397CB9"/>
    <w:rsid w:val="003A2223"/>
    <w:rsid w:val="003A2A0F"/>
    <w:rsid w:val="003A45A1"/>
    <w:rsid w:val="003A5B0A"/>
    <w:rsid w:val="003A6BAC"/>
    <w:rsid w:val="003A70A4"/>
    <w:rsid w:val="003A7EF3"/>
    <w:rsid w:val="003B159C"/>
    <w:rsid w:val="003B369F"/>
    <w:rsid w:val="003B36A3"/>
    <w:rsid w:val="003B4B16"/>
    <w:rsid w:val="003B64BB"/>
    <w:rsid w:val="003B7FE5"/>
    <w:rsid w:val="003C11C8"/>
    <w:rsid w:val="003C2702"/>
    <w:rsid w:val="003C55F5"/>
    <w:rsid w:val="003C7806"/>
    <w:rsid w:val="003D109F"/>
    <w:rsid w:val="003D2478"/>
    <w:rsid w:val="003D3C45"/>
    <w:rsid w:val="003D5B1F"/>
    <w:rsid w:val="003D5F40"/>
    <w:rsid w:val="003E15FA"/>
    <w:rsid w:val="003E22C9"/>
    <w:rsid w:val="003E3EBC"/>
    <w:rsid w:val="003E55E4"/>
    <w:rsid w:val="003E74E3"/>
    <w:rsid w:val="003F05C7"/>
    <w:rsid w:val="003F2CD4"/>
    <w:rsid w:val="003F6BBE"/>
    <w:rsid w:val="003F6E4E"/>
    <w:rsid w:val="004000E8"/>
    <w:rsid w:val="0040014D"/>
    <w:rsid w:val="00402E2B"/>
    <w:rsid w:val="0040512B"/>
    <w:rsid w:val="00405CA5"/>
    <w:rsid w:val="00407CD3"/>
    <w:rsid w:val="00410134"/>
    <w:rsid w:val="00410B72"/>
    <w:rsid w:val="00410F18"/>
    <w:rsid w:val="0041263E"/>
    <w:rsid w:val="00413AAC"/>
    <w:rsid w:val="00413E92"/>
    <w:rsid w:val="00421105"/>
    <w:rsid w:val="004223C4"/>
    <w:rsid w:val="00422AA4"/>
    <w:rsid w:val="00422CFA"/>
    <w:rsid w:val="004242F4"/>
    <w:rsid w:val="004260BE"/>
    <w:rsid w:val="00427248"/>
    <w:rsid w:val="0043039F"/>
    <w:rsid w:val="00435A90"/>
    <w:rsid w:val="00437447"/>
    <w:rsid w:val="00441A92"/>
    <w:rsid w:val="004431DC"/>
    <w:rsid w:val="00444F56"/>
    <w:rsid w:val="00446488"/>
    <w:rsid w:val="004473B9"/>
    <w:rsid w:val="004517AA"/>
    <w:rsid w:val="00452CAC"/>
    <w:rsid w:val="00454BBD"/>
    <w:rsid w:val="00457565"/>
    <w:rsid w:val="00457B71"/>
    <w:rsid w:val="00463D05"/>
    <w:rsid w:val="004669E2"/>
    <w:rsid w:val="00470C31"/>
    <w:rsid w:val="00471DE0"/>
    <w:rsid w:val="004734D0"/>
    <w:rsid w:val="0047556B"/>
    <w:rsid w:val="00477768"/>
    <w:rsid w:val="004913F7"/>
    <w:rsid w:val="00492BC5"/>
    <w:rsid w:val="004964F1"/>
    <w:rsid w:val="004A16BC"/>
    <w:rsid w:val="004A2696"/>
    <w:rsid w:val="004A2B94"/>
    <w:rsid w:val="004A3BC9"/>
    <w:rsid w:val="004B0D7C"/>
    <w:rsid w:val="004B6F6A"/>
    <w:rsid w:val="004B7C0C"/>
    <w:rsid w:val="004C3898"/>
    <w:rsid w:val="004C741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A4D"/>
    <w:rsid w:val="00536759"/>
    <w:rsid w:val="00537C62"/>
    <w:rsid w:val="00546970"/>
    <w:rsid w:val="00554E19"/>
    <w:rsid w:val="0056121F"/>
    <w:rsid w:val="00564FFF"/>
    <w:rsid w:val="00570C92"/>
    <w:rsid w:val="00572505"/>
    <w:rsid w:val="00582809"/>
    <w:rsid w:val="00587226"/>
    <w:rsid w:val="0058798C"/>
    <w:rsid w:val="005900FA"/>
    <w:rsid w:val="00591369"/>
    <w:rsid w:val="005914E8"/>
    <w:rsid w:val="005935A4"/>
    <w:rsid w:val="005939B9"/>
    <w:rsid w:val="005948C2"/>
    <w:rsid w:val="00595268"/>
    <w:rsid w:val="00595DCA"/>
    <w:rsid w:val="0059779B"/>
    <w:rsid w:val="005A209A"/>
    <w:rsid w:val="005A2EEC"/>
    <w:rsid w:val="005A3507"/>
    <w:rsid w:val="005A4FDD"/>
    <w:rsid w:val="005A662D"/>
    <w:rsid w:val="005A7FCA"/>
    <w:rsid w:val="005B1409"/>
    <w:rsid w:val="005B35D7"/>
    <w:rsid w:val="005B392A"/>
    <w:rsid w:val="005B3AA3"/>
    <w:rsid w:val="005B4E2C"/>
    <w:rsid w:val="005B6F83"/>
    <w:rsid w:val="005B7B4F"/>
    <w:rsid w:val="005C3428"/>
    <w:rsid w:val="005C6706"/>
    <w:rsid w:val="005C74FB"/>
    <w:rsid w:val="005D1602"/>
    <w:rsid w:val="005D272C"/>
    <w:rsid w:val="005D63E1"/>
    <w:rsid w:val="005E385F"/>
    <w:rsid w:val="005E5B81"/>
    <w:rsid w:val="005F2CB1"/>
    <w:rsid w:val="005F3025"/>
    <w:rsid w:val="005F43B0"/>
    <w:rsid w:val="005F618C"/>
    <w:rsid w:val="005F70BD"/>
    <w:rsid w:val="0060283C"/>
    <w:rsid w:val="00604F14"/>
    <w:rsid w:val="00611B83"/>
    <w:rsid w:val="00613257"/>
    <w:rsid w:val="00614A96"/>
    <w:rsid w:val="00620A71"/>
    <w:rsid w:val="00620D80"/>
    <w:rsid w:val="006234A6"/>
    <w:rsid w:val="00630001"/>
    <w:rsid w:val="006311B3"/>
    <w:rsid w:val="0063284C"/>
    <w:rsid w:val="00634640"/>
    <w:rsid w:val="00636398"/>
    <w:rsid w:val="006368D3"/>
    <w:rsid w:val="00636C60"/>
    <w:rsid w:val="006377EC"/>
    <w:rsid w:val="0064151F"/>
    <w:rsid w:val="00641533"/>
    <w:rsid w:val="0064180B"/>
    <w:rsid w:val="0064208D"/>
    <w:rsid w:val="00643475"/>
    <w:rsid w:val="0064396A"/>
    <w:rsid w:val="0064624E"/>
    <w:rsid w:val="00650AB9"/>
    <w:rsid w:val="00652FD9"/>
    <w:rsid w:val="00655733"/>
    <w:rsid w:val="00655ACD"/>
    <w:rsid w:val="00656002"/>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7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CD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86A"/>
    <w:rsid w:val="00704EDB"/>
    <w:rsid w:val="00706101"/>
    <w:rsid w:val="00707072"/>
    <w:rsid w:val="00707D61"/>
    <w:rsid w:val="00712287"/>
    <w:rsid w:val="00712772"/>
    <w:rsid w:val="007148D3"/>
    <w:rsid w:val="00715B9A"/>
    <w:rsid w:val="00721A71"/>
    <w:rsid w:val="007257D0"/>
    <w:rsid w:val="00726EA6"/>
    <w:rsid w:val="00727208"/>
    <w:rsid w:val="00727680"/>
    <w:rsid w:val="007326B5"/>
    <w:rsid w:val="0073337F"/>
    <w:rsid w:val="007348B1"/>
    <w:rsid w:val="007362A6"/>
    <w:rsid w:val="00736D7D"/>
    <w:rsid w:val="00740466"/>
    <w:rsid w:val="00740E58"/>
    <w:rsid w:val="007445A0"/>
    <w:rsid w:val="0074524B"/>
    <w:rsid w:val="00747D8B"/>
    <w:rsid w:val="00751228"/>
    <w:rsid w:val="007571E1"/>
    <w:rsid w:val="00757A16"/>
    <w:rsid w:val="007604B2"/>
    <w:rsid w:val="00763DA3"/>
    <w:rsid w:val="00765281"/>
    <w:rsid w:val="00765A05"/>
    <w:rsid w:val="00766BAD"/>
    <w:rsid w:val="00770C48"/>
    <w:rsid w:val="007729A2"/>
    <w:rsid w:val="007755F2"/>
    <w:rsid w:val="00776971"/>
    <w:rsid w:val="00780A80"/>
    <w:rsid w:val="0078177E"/>
    <w:rsid w:val="0078304C"/>
    <w:rsid w:val="0078346E"/>
    <w:rsid w:val="00783673"/>
    <w:rsid w:val="00785490"/>
    <w:rsid w:val="007925EA"/>
    <w:rsid w:val="00793444"/>
    <w:rsid w:val="00793CD8"/>
    <w:rsid w:val="007944FD"/>
    <w:rsid w:val="00795058"/>
    <w:rsid w:val="00795C92"/>
    <w:rsid w:val="00796231"/>
    <w:rsid w:val="007A1CB3"/>
    <w:rsid w:val="007A306F"/>
    <w:rsid w:val="007A43A6"/>
    <w:rsid w:val="007A58A6"/>
    <w:rsid w:val="007B3D2D"/>
    <w:rsid w:val="007B50AE"/>
    <w:rsid w:val="007B51DF"/>
    <w:rsid w:val="007C05DD"/>
    <w:rsid w:val="007C0A8E"/>
    <w:rsid w:val="007C3D18"/>
    <w:rsid w:val="007C60BF"/>
    <w:rsid w:val="007C6A07"/>
    <w:rsid w:val="007C75A1"/>
    <w:rsid w:val="007C77A5"/>
    <w:rsid w:val="007D04E5"/>
    <w:rsid w:val="007D5901"/>
    <w:rsid w:val="007D7526"/>
    <w:rsid w:val="007E4610"/>
    <w:rsid w:val="007E4715"/>
    <w:rsid w:val="007E505B"/>
    <w:rsid w:val="007E7091"/>
    <w:rsid w:val="007F14D3"/>
    <w:rsid w:val="007F4E4C"/>
    <w:rsid w:val="00803FAE"/>
    <w:rsid w:val="0080605F"/>
    <w:rsid w:val="00806C85"/>
    <w:rsid w:val="00807786"/>
    <w:rsid w:val="00811C66"/>
    <w:rsid w:val="00811FCB"/>
    <w:rsid w:val="00813127"/>
    <w:rsid w:val="008158D6"/>
    <w:rsid w:val="00817196"/>
    <w:rsid w:val="008201DE"/>
    <w:rsid w:val="008235DB"/>
    <w:rsid w:val="00824AB4"/>
    <w:rsid w:val="00825C42"/>
    <w:rsid w:val="00825D25"/>
    <w:rsid w:val="00827D6F"/>
    <w:rsid w:val="00830BF3"/>
    <w:rsid w:val="008376AC"/>
    <w:rsid w:val="00841A04"/>
    <w:rsid w:val="008444E8"/>
    <w:rsid w:val="00844E80"/>
    <w:rsid w:val="00846FE7"/>
    <w:rsid w:val="00847C07"/>
    <w:rsid w:val="00856911"/>
    <w:rsid w:val="00863A30"/>
    <w:rsid w:val="008677FD"/>
    <w:rsid w:val="008706D4"/>
    <w:rsid w:val="00870F8A"/>
    <w:rsid w:val="008719A4"/>
    <w:rsid w:val="00871D23"/>
    <w:rsid w:val="00874312"/>
    <w:rsid w:val="0087437C"/>
    <w:rsid w:val="00875CD7"/>
    <w:rsid w:val="008765B1"/>
    <w:rsid w:val="00876B4D"/>
    <w:rsid w:val="00877E73"/>
    <w:rsid w:val="00877F18"/>
    <w:rsid w:val="008854D8"/>
    <w:rsid w:val="008941E3"/>
    <w:rsid w:val="00894A88"/>
    <w:rsid w:val="00895386"/>
    <w:rsid w:val="008A21FF"/>
    <w:rsid w:val="008A2CE2"/>
    <w:rsid w:val="008A30AC"/>
    <w:rsid w:val="008A44B8"/>
    <w:rsid w:val="008A4F3E"/>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199"/>
    <w:rsid w:val="008F1EAB"/>
    <w:rsid w:val="008F2EC6"/>
    <w:rsid w:val="008F33DC"/>
    <w:rsid w:val="008F477F"/>
    <w:rsid w:val="00900B76"/>
    <w:rsid w:val="00902350"/>
    <w:rsid w:val="0090336B"/>
    <w:rsid w:val="009053AA"/>
    <w:rsid w:val="00906939"/>
    <w:rsid w:val="00910B7D"/>
    <w:rsid w:val="00911DFB"/>
    <w:rsid w:val="009139D9"/>
    <w:rsid w:val="00914AD8"/>
    <w:rsid w:val="00916079"/>
    <w:rsid w:val="00917CE9"/>
    <w:rsid w:val="00920BF2"/>
    <w:rsid w:val="00922010"/>
    <w:rsid w:val="009243FA"/>
    <w:rsid w:val="009263A6"/>
    <w:rsid w:val="00931BD9"/>
    <w:rsid w:val="00933403"/>
    <w:rsid w:val="00933532"/>
    <w:rsid w:val="00933F1A"/>
    <w:rsid w:val="009368F3"/>
    <w:rsid w:val="00937B32"/>
    <w:rsid w:val="00940EF5"/>
    <w:rsid w:val="00941636"/>
    <w:rsid w:val="00943742"/>
    <w:rsid w:val="00945C05"/>
    <w:rsid w:val="00946945"/>
    <w:rsid w:val="0094706A"/>
    <w:rsid w:val="00947713"/>
    <w:rsid w:val="00950DE7"/>
    <w:rsid w:val="00953920"/>
    <w:rsid w:val="00953D47"/>
    <w:rsid w:val="0095681E"/>
    <w:rsid w:val="009572D4"/>
    <w:rsid w:val="009615CA"/>
    <w:rsid w:val="00961921"/>
    <w:rsid w:val="0096430A"/>
    <w:rsid w:val="0096554B"/>
    <w:rsid w:val="0096584A"/>
    <w:rsid w:val="0097014A"/>
    <w:rsid w:val="0097177F"/>
    <w:rsid w:val="00971F08"/>
    <w:rsid w:val="0097603D"/>
    <w:rsid w:val="00976949"/>
    <w:rsid w:val="00980477"/>
    <w:rsid w:val="00983C0A"/>
    <w:rsid w:val="00985253"/>
    <w:rsid w:val="009853B3"/>
    <w:rsid w:val="009872F4"/>
    <w:rsid w:val="00990630"/>
    <w:rsid w:val="00991761"/>
    <w:rsid w:val="00992AD4"/>
    <w:rsid w:val="00994DCA"/>
    <w:rsid w:val="009960EC"/>
    <w:rsid w:val="009970DD"/>
    <w:rsid w:val="009A0822"/>
    <w:rsid w:val="009A0FBA"/>
    <w:rsid w:val="009A1601"/>
    <w:rsid w:val="009A3BB6"/>
    <w:rsid w:val="009A462D"/>
    <w:rsid w:val="009A5CBA"/>
    <w:rsid w:val="009B1F30"/>
    <w:rsid w:val="009B3AC2"/>
    <w:rsid w:val="009B4DF4"/>
    <w:rsid w:val="009B564E"/>
    <w:rsid w:val="009B7E87"/>
    <w:rsid w:val="009C0169"/>
    <w:rsid w:val="009C3680"/>
    <w:rsid w:val="009C403E"/>
    <w:rsid w:val="009D0160"/>
    <w:rsid w:val="009D1E23"/>
    <w:rsid w:val="009D4FF0"/>
    <w:rsid w:val="009D703C"/>
    <w:rsid w:val="009D718F"/>
    <w:rsid w:val="009D7A87"/>
    <w:rsid w:val="009D7D68"/>
    <w:rsid w:val="009E068F"/>
    <w:rsid w:val="009E14E0"/>
    <w:rsid w:val="009E35DB"/>
    <w:rsid w:val="009E47A3"/>
    <w:rsid w:val="009F08F3"/>
    <w:rsid w:val="009F344F"/>
    <w:rsid w:val="00A02BE8"/>
    <w:rsid w:val="00A031D8"/>
    <w:rsid w:val="00A048A8"/>
    <w:rsid w:val="00A04F49"/>
    <w:rsid w:val="00A07E44"/>
    <w:rsid w:val="00A13E54"/>
    <w:rsid w:val="00A16816"/>
    <w:rsid w:val="00A17F63"/>
    <w:rsid w:val="00A2193B"/>
    <w:rsid w:val="00A224D3"/>
    <w:rsid w:val="00A2351A"/>
    <w:rsid w:val="00A264A9"/>
    <w:rsid w:val="00A26DCF"/>
    <w:rsid w:val="00A27785"/>
    <w:rsid w:val="00A30187"/>
    <w:rsid w:val="00A3448A"/>
    <w:rsid w:val="00A36297"/>
    <w:rsid w:val="00A41E2B"/>
    <w:rsid w:val="00A45B74"/>
    <w:rsid w:val="00A47E90"/>
    <w:rsid w:val="00A52E1D"/>
    <w:rsid w:val="00A5768B"/>
    <w:rsid w:val="00A61499"/>
    <w:rsid w:val="00A62A77"/>
    <w:rsid w:val="00A63483"/>
    <w:rsid w:val="00A657D7"/>
    <w:rsid w:val="00A6583A"/>
    <w:rsid w:val="00A660AC"/>
    <w:rsid w:val="00A66557"/>
    <w:rsid w:val="00A67E53"/>
    <w:rsid w:val="00A67E6C"/>
    <w:rsid w:val="00A67E77"/>
    <w:rsid w:val="00A717E3"/>
    <w:rsid w:val="00A71B99"/>
    <w:rsid w:val="00A739D0"/>
    <w:rsid w:val="00A761D4"/>
    <w:rsid w:val="00A77EC4"/>
    <w:rsid w:val="00A801B6"/>
    <w:rsid w:val="00A861DD"/>
    <w:rsid w:val="00A92879"/>
    <w:rsid w:val="00A9442A"/>
    <w:rsid w:val="00AA016F"/>
    <w:rsid w:val="00AA1ED6"/>
    <w:rsid w:val="00AA51D6"/>
    <w:rsid w:val="00AB07A7"/>
    <w:rsid w:val="00AB0BC8"/>
    <w:rsid w:val="00AB11CA"/>
    <w:rsid w:val="00AB14D9"/>
    <w:rsid w:val="00AB4AB8"/>
    <w:rsid w:val="00AB655E"/>
    <w:rsid w:val="00AB7938"/>
    <w:rsid w:val="00AC007F"/>
    <w:rsid w:val="00AC2ECD"/>
    <w:rsid w:val="00AC3119"/>
    <w:rsid w:val="00AC49FB"/>
    <w:rsid w:val="00AC5A10"/>
    <w:rsid w:val="00AD02A0"/>
    <w:rsid w:val="00AD0AA3"/>
    <w:rsid w:val="00AD3F94"/>
    <w:rsid w:val="00AD4A5A"/>
    <w:rsid w:val="00AE27AC"/>
    <w:rsid w:val="00AE40E0"/>
    <w:rsid w:val="00AE4DBA"/>
    <w:rsid w:val="00AE4F07"/>
    <w:rsid w:val="00AF1C5D"/>
    <w:rsid w:val="00AF42D7"/>
    <w:rsid w:val="00AF5CEE"/>
    <w:rsid w:val="00B006FE"/>
    <w:rsid w:val="00B007CB"/>
    <w:rsid w:val="00B02AA9"/>
    <w:rsid w:val="00B02FA3"/>
    <w:rsid w:val="00B05084"/>
    <w:rsid w:val="00B06A07"/>
    <w:rsid w:val="00B157F9"/>
    <w:rsid w:val="00B20256"/>
    <w:rsid w:val="00B202FF"/>
    <w:rsid w:val="00B20D09"/>
    <w:rsid w:val="00B22370"/>
    <w:rsid w:val="00B22B60"/>
    <w:rsid w:val="00B2763F"/>
    <w:rsid w:val="00B27AAC"/>
    <w:rsid w:val="00B30929"/>
    <w:rsid w:val="00B31CC9"/>
    <w:rsid w:val="00B34148"/>
    <w:rsid w:val="00B372AA"/>
    <w:rsid w:val="00B40445"/>
    <w:rsid w:val="00B409E0"/>
    <w:rsid w:val="00B41888"/>
    <w:rsid w:val="00B45A52"/>
    <w:rsid w:val="00B46175"/>
    <w:rsid w:val="00B53215"/>
    <w:rsid w:val="00B53E16"/>
    <w:rsid w:val="00B548B7"/>
    <w:rsid w:val="00B55538"/>
    <w:rsid w:val="00B664C7"/>
    <w:rsid w:val="00B66B82"/>
    <w:rsid w:val="00B739F6"/>
    <w:rsid w:val="00B81A6C"/>
    <w:rsid w:val="00B85DE5"/>
    <w:rsid w:val="00B90F73"/>
    <w:rsid w:val="00B93B59"/>
    <w:rsid w:val="00B94008"/>
    <w:rsid w:val="00B9406A"/>
    <w:rsid w:val="00B96A6F"/>
    <w:rsid w:val="00BA2280"/>
    <w:rsid w:val="00BA2A08"/>
    <w:rsid w:val="00BA2D2E"/>
    <w:rsid w:val="00BA426C"/>
    <w:rsid w:val="00BA56D2"/>
    <w:rsid w:val="00BA76E0"/>
    <w:rsid w:val="00BB2A25"/>
    <w:rsid w:val="00BB51E9"/>
    <w:rsid w:val="00BC0FDC"/>
    <w:rsid w:val="00BC3053"/>
    <w:rsid w:val="00BC4D2E"/>
    <w:rsid w:val="00BD48AC"/>
    <w:rsid w:val="00BD5F1A"/>
    <w:rsid w:val="00BE1234"/>
    <w:rsid w:val="00BE173D"/>
    <w:rsid w:val="00BE2FA6"/>
    <w:rsid w:val="00BE333F"/>
    <w:rsid w:val="00BE5546"/>
    <w:rsid w:val="00BE7406"/>
    <w:rsid w:val="00BE7603"/>
    <w:rsid w:val="00BE7E38"/>
    <w:rsid w:val="00BF3279"/>
    <w:rsid w:val="00BF74C7"/>
    <w:rsid w:val="00C015F1"/>
    <w:rsid w:val="00C01F33"/>
    <w:rsid w:val="00C02CC6"/>
    <w:rsid w:val="00C040F7"/>
    <w:rsid w:val="00C044AB"/>
    <w:rsid w:val="00C05706"/>
    <w:rsid w:val="00C07074"/>
    <w:rsid w:val="00C07377"/>
    <w:rsid w:val="00C10478"/>
    <w:rsid w:val="00C12107"/>
    <w:rsid w:val="00C14D4B"/>
    <w:rsid w:val="00C154BB"/>
    <w:rsid w:val="00C268E6"/>
    <w:rsid w:val="00C279B5"/>
    <w:rsid w:val="00C27C45"/>
    <w:rsid w:val="00C33707"/>
    <w:rsid w:val="00C35328"/>
    <w:rsid w:val="00C3719D"/>
    <w:rsid w:val="00C37CB2"/>
    <w:rsid w:val="00C42F0E"/>
    <w:rsid w:val="00C4693C"/>
    <w:rsid w:val="00C473A5"/>
    <w:rsid w:val="00C54365"/>
    <w:rsid w:val="00C54995"/>
    <w:rsid w:val="00C54D41"/>
    <w:rsid w:val="00C60783"/>
    <w:rsid w:val="00C64672"/>
    <w:rsid w:val="00C64B60"/>
    <w:rsid w:val="00C70697"/>
    <w:rsid w:val="00C712E3"/>
    <w:rsid w:val="00C72093"/>
    <w:rsid w:val="00C72EF4"/>
    <w:rsid w:val="00C744FE"/>
    <w:rsid w:val="00C75D2F"/>
    <w:rsid w:val="00C75FEC"/>
    <w:rsid w:val="00C76127"/>
    <w:rsid w:val="00C767BE"/>
    <w:rsid w:val="00C76E3C"/>
    <w:rsid w:val="00C77867"/>
    <w:rsid w:val="00C81568"/>
    <w:rsid w:val="00C815FC"/>
    <w:rsid w:val="00C8176F"/>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F40"/>
    <w:rsid w:val="00CD6AE5"/>
    <w:rsid w:val="00CE0232"/>
    <w:rsid w:val="00CE0424"/>
    <w:rsid w:val="00CE7561"/>
    <w:rsid w:val="00CF1354"/>
    <w:rsid w:val="00CF3B1F"/>
    <w:rsid w:val="00CF3BF6"/>
    <w:rsid w:val="00CF625B"/>
    <w:rsid w:val="00CF687E"/>
    <w:rsid w:val="00D0349B"/>
    <w:rsid w:val="00D0382D"/>
    <w:rsid w:val="00D07AEF"/>
    <w:rsid w:val="00D10249"/>
    <w:rsid w:val="00D115C3"/>
    <w:rsid w:val="00D11897"/>
    <w:rsid w:val="00D13135"/>
    <w:rsid w:val="00D13E4E"/>
    <w:rsid w:val="00D162B4"/>
    <w:rsid w:val="00D201C1"/>
    <w:rsid w:val="00D239A7"/>
    <w:rsid w:val="00D23F47"/>
    <w:rsid w:val="00D36E71"/>
    <w:rsid w:val="00D37D87"/>
    <w:rsid w:val="00D40B33"/>
    <w:rsid w:val="00D4318F"/>
    <w:rsid w:val="00D438BF"/>
    <w:rsid w:val="00D440F8"/>
    <w:rsid w:val="00D501CC"/>
    <w:rsid w:val="00D546FF"/>
    <w:rsid w:val="00D55AD5"/>
    <w:rsid w:val="00D576CA"/>
    <w:rsid w:val="00D61AF5"/>
    <w:rsid w:val="00D652B5"/>
    <w:rsid w:val="00D66155"/>
    <w:rsid w:val="00D708B0"/>
    <w:rsid w:val="00D77777"/>
    <w:rsid w:val="00D77B1D"/>
    <w:rsid w:val="00D8021F"/>
    <w:rsid w:val="00D80383"/>
    <w:rsid w:val="00D8101C"/>
    <w:rsid w:val="00D823C6"/>
    <w:rsid w:val="00D8327F"/>
    <w:rsid w:val="00D85F1B"/>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D12"/>
    <w:rsid w:val="00DF66E1"/>
    <w:rsid w:val="00DF690B"/>
    <w:rsid w:val="00E110E7"/>
    <w:rsid w:val="00E11B20"/>
    <w:rsid w:val="00E1420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75B"/>
    <w:rsid w:val="00E54E3B"/>
    <w:rsid w:val="00E57565"/>
    <w:rsid w:val="00E63344"/>
    <w:rsid w:val="00E63838"/>
    <w:rsid w:val="00E64434"/>
    <w:rsid w:val="00E67C36"/>
    <w:rsid w:val="00E67C51"/>
    <w:rsid w:val="00E72EFC"/>
    <w:rsid w:val="00E758EC"/>
    <w:rsid w:val="00E8234C"/>
    <w:rsid w:val="00E83AA9"/>
    <w:rsid w:val="00E85928"/>
    <w:rsid w:val="00E859C5"/>
    <w:rsid w:val="00E86EE3"/>
    <w:rsid w:val="00E87822"/>
    <w:rsid w:val="00E90395"/>
    <w:rsid w:val="00E90E49"/>
    <w:rsid w:val="00E917F9"/>
    <w:rsid w:val="00E9291C"/>
    <w:rsid w:val="00E93FFE"/>
    <w:rsid w:val="00E94F8A"/>
    <w:rsid w:val="00EA0ADB"/>
    <w:rsid w:val="00EA19F4"/>
    <w:rsid w:val="00EA1C1C"/>
    <w:rsid w:val="00EA7A41"/>
    <w:rsid w:val="00EB077B"/>
    <w:rsid w:val="00EB4EA2"/>
    <w:rsid w:val="00EC24D5"/>
    <w:rsid w:val="00EC27C6"/>
    <w:rsid w:val="00EC4207"/>
    <w:rsid w:val="00EC5653"/>
    <w:rsid w:val="00EC71CE"/>
    <w:rsid w:val="00ED1006"/>
    <w:rsid w:val="00ED4FA0"/>
    <w:rsid w:val="00EE424A"/>
    <w:rsid w:val="00EF18FE"/>
    <w:rsid w:val="00EF5787"/>
    <w:rsid w:val="00EF59F1"/>
    <w:rsid w:val="00EF60D0"/>
    <w:rsid w:val="00F0528D"/>
    <w:rsid w:val="00F06C67"/>
    <w:rsid w:val="00F06DFD"/>
    <w:rsid w:val="00F071D1"/>
    <w:rsid w:val="00F07533"/>
    <w:rsid w:val="00F10629"/>
    <w:rsid w:val="00F1156D"/>
    <w:rsid w:val="00F130D3"/>
    <w:rsid w:val="00F15B76"/>
    <w:rsid w:val="00F15FA5"/>
    <w:rsid w:val="00F209B7"/>
    <w:rsid w:val="00F20F5C"/>
    <w:rsid w:val="00F2376F"/>
    <w:rsid w:val="00F243D8"/>
    <w:rsid w:val="00F30828"/>
    <w:rsid w:val="00F313D6"/>
    <w:rsid w:val="00F40F0C"/>
    <w:rsid w:val="00F47005"/>
    <w:rsid w:val="00F4766C"/>
    <w:rsid w:val="00F5060E"/>
    <w:rsid w:val="00F507D1"/>
    <w:rsid w:val="00F519CE"/>
    <w:rsid w:val="00F51ADA"/>
    <w:rsid w:val="00F51CA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6D2"/>
    <w:rsid w:val="00F96985"/>
    <w:rsid w:val="00F97838"/>
    <w:rsid w:val="00FA2BB3"/>
    <w:rsid w:val="00FA48CB"/>
    <w:rsid w:val="00FB4C80"/>
    <w:rsid w:val="00FB6A6A"/>
    <w:rsid w:val="00FC7429"/>
    <w:rsid w:val="00FD07F6"/>
    <w:rsid w:val="00FD14D6"/>
    <w:rsid w:val="00FD1EC8"/>
    <w:rsid w:val="00FD47ED"/>
    <w:rsid w:val="00FD74DB"/>
    <w:rsid w:val="00FD7660"/>
    <w:rsid w:val="00FE0655"/>
    <w:rsid w:val="00FE2365"/>
    <w:rsid w:val="00FE319F"/>
    <w:rsid w:val="00FE37D7"/>
    <w:rsid w:val="00FE4C7B"/>
    <w:rsid w:val="00FE7336"/>
    <w:rsid w:val="00FE787C"/>
    <w:rsid w:val="00FF3B47"/>
    <w:rsid w:val="00FF45A5"/>
    <w:rsid w:val="00FF5247"/>
    <w:rsid w:val="00FF5C91"/>
    <w:rsid w:val="00FF6EC3"/>
    <w:rsid w:val="07AE81B5"/>
    <w:rsid w:val="07B5404B"/>
    <w:rsid w:val="0A7C1127"/>
    <w:rsid w:val="1364EF35"/>
    <w:rsid w:val="17999891"/>
    <w:rsid w:val="1AAB3F7A"/>
    <w:rsid w:val="1DD6ED76"/>
    <w:rsid w:val="1E0B500A"/>
    <w:rsid w:val="1E78DEAA"/>
    <w:rsid w:val="2387D876"/>
    <w:rsid w:val="2954C5CC"/>
    <w:rsid w:val="31D049A0"/>
    <w:rsid w:val="3A17A216"/>
    <w:rsid w:val="3CE0155E"/>
    <w:rsid w:val="3DDFAB20"/>
    <w:rsid w:val="4380DAE0"/>
    <w:rsid w:val="44BF99BC"/>
    <w:rsid w:val="46B074D4"/>
    <w:rsid w:val="48593CFA"/>
    <w:rsid w:val="49B8749B"/>
    <w:rsid w:val="4A684DFF"/>
    <w:rsid w:val="625DD0AE"/>
    <w:rsid w:val="6285BCF2"/>
    <w:rsid w:val="667B06AF"/>
    <w:rsid w:val="6A8955F2"/>
    <w:rsid w:val="6D8D0168"/>
    <w:rsid w:val="6E9C4A00"/>
    <w:rsid w:val="70125B7D"/>
    <w:rsid w:val="719C9F81"/>
    <w:rsid w:val="74B13ACA"/>
    <w:rsid w:val="76074F47"/>
    <w:rsid w:val="7AF6A33A"/>
    <w:rsid w:val="7E46D4E1"/>
    <w:rsid w:val="7F8018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72738B0-169E-4814-8BDA-A1B9292F9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F3B47"/>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Revision">
    <w:name w:val="Revision"/>
    <w:hidden/>
    <w:uiPriority w:val="99"/>
    <w:semiHidden/>
    <w:rsid w:val="000A22EF"/>
    <w:rPr>
      <w:rFonts w:ascii="Times New Roman" w:hAnsi="Times New Roman"/>
      <w:lang w:eastAsia="ja-JP"/>
    </w:rPr>
  </w:style>
  <w:style w:type="character" w:styleId="Mention">
    <w:name w:val="Mention"/>
    <w:basedOn w:val="DefaultParagraphFont"/>
    <w:uiPriority w:val="99"/>
    <w:unhideWhenUsed/>
    <w:rsid w:val="004913F7"/>
    <w:rPr>
      <w:color w:val="2B579A"/>
      <w:shd w:val="clear" w:color="auto" w:fill="E1DFDD"/>
    </w:rPr>
  </w:style>
  <w:style w:type="character" w:customStyle="1" w:styleId="maintextChar">
    <w:name w:val="main text Char"/>
    <w:link w:val="maintext"/>
    <w:qFormat/>
    <w:locked/>
    <w:rsid w:val="00E67C36"/>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E67C36"/>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921717926">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 w:id="195509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10383F8A-54CC-473D-B779-FD412836C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856</TotalTime>
  <Pages>6</Pages>
  <Words>2602</Words>
  <Characters>12804</Characters>
  <Application>Microsoft Office Word</Application>
  <DocSecurity>0</DocSecurity>
  <Lines>213</Lines>
  <Paragraphs>115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15291</CharactersWithSpaces>
  <SharedDoc>false</SharedDoc>
  <HLinks>
    <vt:vector size="30" baseType="variant">
      <vt:variant>
        <vt:i4>1507381</vt:i4>
      </vt:variant>
      <vt:variant>
        <vt:i4>20</vt:i4>
      </vt:variant>
      <vt:variant>
        <vt:i4>0</vt:i4>
      </vt:variant>
      <vt:variant>
        <vt:i4>5</vt:i4>
      </vt:variant>
      <vt:variant>
        <vt:lpwstr/>
      </vt:variant>
      <vt:variant>
        <vt:lpwstr>_Toc111017465</vt:lpwstr>
      </vt:variant>
      <vt:variant>
        <vt:i4>1507381</vt:i4>
      </vt:variant>
      <vt:variant>
        <vt:i4>17</vt:i4>
      </vt:variant>
      <vt:variant>
        <vt:i4>0</vt:i4>
      </vt:variant>
      <vt:variant>
        <vt:i4>5</vt:i4>
      </vt:variant>
      <vt:variant>
        <vt:lpwstr/>
      </vt:variant>
      <vt:variant>
        <vt:lpwstr>_Toc111017464</vt:lpwstr>
      </vt:variant>
      <vt:variant>
        <vt:i4>1507381</vt:i4>
      </vt:variant>
      <vt:variant>
        <vt:i4>11</vt:i4>
      </vt:variant>
      <vt:variant>
        <vt:i4>0</vt:i4>
      </vt:variant>
      <vt:variant>
        <vt:i4>5</vt:i4>
      </vt:variant>
      <vt:variant>
        <vt:lpwstr/>
      </vt:variant>
      <vt:variant>
        <vt:lpwstr>_Toc111017463</vt:lpwstr>
      </vt:variant>
      <vt:variant>
        <vt:i4>1507381</vt:i4>
      </vt:variant>
      <vt:variant>
        <vt:i4>8</vt:i4>
      </vt:variant>
      <vt:variant>
        <vt:i4>0</vt:i4>
      </vt:variant>
      <vt:variant>
        <vt:i4>5</vt:i4>
      </vt:variant>
      <vt:variant>
        <vt:lpwstr/>
      </vt:variant>
      <vt:variant>
        <vt:lpwstr>_Toc111017462</vt:lpwstr>
      </vt:variant>
      <vt:variant>
        <vt:i4>1507381</vt:i4>
      </vt:variant>
      <vt:variant>
        <vt:i4>5</vt:i4>
      </vt:variant>
      <vt:variant>
        <vt:i4>0</vt:i4>
      </vt:variant>
      <vt:variant>
        <vt:i4>5</vt:i4>
      </vt:variant>
      <vt:variant>
        <vt:lpwstr/>
      </vt:variant>
      <vt:variant>
        <vt:lpwstr>_Toc111017461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43</cp:revision>
  <cp:lastPrinted>2008-01-30T23:09:00Z</cp:lastPrinted>
  <dcterms:created xsi:type="dcterms:W3CDTF">2022-08-10T08:20:00Z</dcterms:created>
  <dcterms:modified xsi:type="dcterms:W3CDTF">2022-09-29T21:43:00Z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